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E41" w:rsidRDefault="00910E41" w:rsidP="00127E4A">
      <w:pPr>
        <w:pStyle w:val="Header"/>
      </w:pPr>
      <w:bookmarkStart w:id="0" w:name="_GoBack"/>
      <w:bookmarkEnd w:id="0"/>
    </w:p>
    <w:p w:rsidR="00127E4A" w:rsidRPr="007E7561" w:rsidRDefault="00DA0E57" w:rsidP="007E7561">
      <w:pPr>
        <w:pStyle w:val="Head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581025</wp:posOffset>
                </wp:positionV>
                <wp:extent cx="6715125" cy="514350"/>
                <wp:effectExtent l="0" t="0" r="9525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 algn="ctr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27E4A" w:rsidRPr="00910E41" w:rsidRDefault="00127E4A" w:rsidP="00127E4A">
                            <w:pPr>
                              <w:jc w:val="center"/>
                              <w:rPr>
                                <w:rFonts w:ascii="Arial Black" w:hAnsi="Arial Black"/>
                                <w:sz w:val="60"/>
                                <w:szCs w:val="60"/>
                              </w:rPr>
                            </w:pPr>
                            <w:r w:rsidRPr="00910E41">
                              <w:rPr>
                                <w:rFonts w:ascii="Arial Black" w:hAnsi="Arial Black"/>
                                <w:sz w:val="60"/>
                                <w:szCs w:val="60"/>
                              </w:rPr>
                              <w:t>BUILDING SAFETY PERSONNEL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.1pt;margin-top:45.75pt;width:528.75pt;height:4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" filled="f" fillcolor="red" stroked="f" strokecolor="red" strokeweight="2.25pt">
                <v:textbox inset="0,0,0,0">
                  <w:txbxContent>
                    <w:p w:rsidR="00127E4A" w:rsidRPr="00910E41" w:rsidRDefault="00127E4A" w:rsidP="00127E4A">
                      <w:pPr>
                        <w:jc w:val="center"/>
                        <w:rPr>
                          <w:rFonts w:ascii="Arial Black" w:hAnsi="Arial Black"/>
                          <w:sz w:val="60"/>
                          <w:szCs w:val="60"/>
                        </w:rPr>
                      </w:pPr>
                      <w:r w:rsidRPr="00910E41">
                        <w:rPr>
                          <w:rFonts w:ascii="Arial Black" w:hAnsi="Arial Black"/>
                          <w:sz w:val="60"/>
                          <w:szCs w:val="60"/>
                        </w:rPr>
                        <w:t>BUILDING SAFETY PERSONNEL</w:t>
                      </w:r>
                    </w:p>
                  </w:txbxContent>
                </v:textbox>
              </v:shape>
            </w:pict>
          </mc:Fallback>
        </mc:AlternateContent>
      </w:r>
      <w:r w:rsidR="007E7561">
        <w:rPr>
          <w:noProof/>
          <w:color w:val="2734AB"/>
        </w:rPr>
        <w:drawing>
          <wp:inline distT="0" distB="0" distL="0" distR="0" wp14:anchorId="427F64C1" wp14:editId="2C492AE3">
            <wp:extent cx="1514475" cy="677059"/>
            <wp:effectExtent l="0" t="0" r="0" b="0"/>
            <wp:docPr id="3" name="Picture 3" descr="The University of Western Australi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 University of Western Australia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77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E4A" w:rsidRDefault="00127E4A" w:rsidP="00031558">
      <w:pPr>
        <w:rPr>
          <w:sz w:val="28"/>
          <w:szCs w:val="28"/>
        </w:rPr>
      </w:pPr>
    </w:p>
    <w:p w:rsidR="003A5BA4" w:rsidRPr="003A5BA4" w:rsidRDefault="003A5BA4" w:rsidP="00031558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789"/>
        <w:gridCol w:w="1701"/>
      </w:tblGrid>
      <w:tr w:rsidR="00EA34E6" w:rsidTr="00CB3F79">
        <w:trPr>
          <w:trHeight w:val="490"/>
        </w:trPr>
        <w:tc>
          <w:tcPr>
            <w:tcW w:w="8789" w:type="dxa"/>
            <w:shd w:val="clear" w:color="auto" w:fill="auto"/>
            <w:vAlign w:val="center"/>
          </w:tcPr>
          <w:p w:rsidR="00EA34E6" w:rsidRPr="00CB3F79" w:rsidRDefault="00EA34E6" w:rsidP="003A5BA4">
            <w:pPr>
              <w:rPr>
                <w:sz w:val="28"/>
                <w:szCs w:val="28"/>
              </w:rPr>
            </w:pPr>
            <w:r w:rsidRPr="00CB3F79">
              <w:rPr>
                <w:sz w:val="28"/>
                <w:szCs w:val="28"/>
              </w:rPr>
              <w:t>Building</w:t>
            </w:r>
            <w:r w:rsidR="003A5BA4" w:rsidRPr="00CB3F79">
              <w:rPr>
                <w:sz w:val="28"/>
                <w:szCs w:val="28"/>
              </w:rPr>
              <w:t xml:space="preserve">: </w:t>
            </w:r>
            <w:r w:rsidR="003A5BA4" w:rsidRPr="00CB3F79">
              <w:rPr>
                <w:b/>
                <w:caps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5BA4" w:rsidRPr="00CB3F79">
              <w:rPr>
                <w:b/>
                <w:caps/>
                <w:sz w:val="28"/>
                <w:szCs w:val="28"/>
              </w:rPr>
              <w:instrText xml:space="preserve"> FORMTEXT </w:instrText>
            </w:r>
            <w:r w:rsidR="003A5BA4" w:rsidRPr="00CB3F79">
              <w:rPr>
                <w:b/>
                <w:caps/>
                <w:sz w:val="28"/>
                <w:szCs w:val="28"/>
              </w:rPr>
            </w:r>
            <w:r w:rsidR="003A5BA4" w:rsidRPr="00CB3F79">
              <w:rPr>
                <w:b/>
                <w:caps/>
                <w:sz w:val="28"/>
                <w:szCs w:val="28"/>
              </w:rPr>
              <w:fldChar w:fldCharType="separate"/>
            </w:r>
            <w:r w:rsidR="003A5BA4" w:rsidRPr="00CB3F79">
              <w:rPr>
                <w:b/>
                <w:caps/>
                <w:sz w:val="28"/>
                <w:szCs w:val="28"/>
              </w:rPr>
              <w:t> </w:t>
            </w:r>
            <w:r w:rsidR="003A5BA4" w:rsidRPr="00CB3F79">
              <w:rPr>
                <w:b/>
                <w:caps/>
                <w:sz w:val="28"/>
                <w:szCs w:val="28"/>
              </w:rPr>
              <w:t> </w:t>
            </w:r>
            <w:r w:rsidR="003A5BA4" w:rsidRPr="00CB3F79">
              <w:rPr>
                <w:b/>
                <w:caps/>
                <w:sz w:val="28"/>
                <w:szCs w:val="28"/>
              </w:rPr>
              <w:t> </w:t>
            </w:r>
            <w:r w:rsidR="003A5BA4" w:rsidRPr="00CB3F79">
              <w:rPr>
                <w:b/>
                <w:caps/>
                <w:sz w:val="28"/>
                <w:szCs w:val="28"/>
              </w:rPr>
              <w:t> </w:t>
            </w:r>
            <w:r w:rsidR="003A5BA4" w:rsidRPr="00CB3F79">
              <w:rPr>
                <w:b/>
                <w:caps/>
                <w:sz w:val="28"/>
                <w:szCs w:val="28"/>
              </w:rPr>
              <w:t> </w:t>
            </w:r>
            <w:r w:rsidR="003A5BA4" w:rsidRPr="00CB3F79">
              <w:rPr>
                <w:b/>
                <w:caps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A34E6" w:rsidRPr="00CB3F79" w:rsidRDefault="00EA34E6" w:rsidP="003A5BA4">
            <w:pPr>
              <w:rPr>
                <w:sz w:val="28"/>
                <w:szCs w:val="28"/>
              </w:rPr>
            </w:pPr>
            <w:r w:rsidRPr="00CB3F79">
              <w:rPr>
                <w:sz w:val="28"/>
                <w:szCs w:val="28"/>
              </w:rPr>
              <w:t>No.</w:t>
            </w:r>
            <w:r w:rsidR="003A5BA4" w:rsidRPr="00CB3F79">
              <w:rPr>
                <w:sz w:val="28"/>
                <w:szCs w:val="28"/>
              </w:rPr>
              <w:t xml:space="preserve"> </w:t>
            </w:r>
            <w:r w:rsidR="003A5BA4" w:rsidRPr="00CB3F79">
              <w:rPr>
                <w:b/>
                <w:caps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5BA4" w:rsidRPr="00CB3F79">
              <w:rPr>
                <w:b/>
                <w:caps/>
                <w:sz w:val="28"/>
                <w:szCs w:val="28"/>
              </w:rPr>
              <w:instrText xml:space="preserve"> FORMTEXT </w:instrText>
            </w:r>
            <w:r w:rsidR="003A5BA4" w:rsidRPr="00CB3F79">
              <w:rPr>
                <w:b/>
                <w:caps/>
                <w:sz w:val="28"/>
                <w:szCs w:val="28"/>
              </w:rPr>
            </w:r>
            <w:r w:rsidR="003A5BA4" w:rsidRPr="00CB3F79">
              <w:rPr>
                <w:b/>
                <w:caps/>
                <w:sz w:val="28"/>
                <w:szCs w:val="28"/>
              </w:rPr>
              <w:fldChar w:fldCharType="separate"/>
            </w:r>
            <w:r w:rsidR="003A5BA4" w:rsidRPr="00CB3F79">
              <w:rPr>
                <w:b/>
                <w:caps/>
                <w:sz w:val="28"/>
                <w:szCs w:val="28"/>
              </w:rPr>
              <w:t> </w:t>
            </w:r>
            <w:r w:rsidR="003A5BA4" w:rsidRPr="00CB3F79">
              <w:rPr>
                <w:b/>
                <w:caps/>
                <w:sz w:val="28"/>
                <w:szCs w:val="28"/>
              </w:rPr>
              <w:t> </w:t>
            </w:r>
            <w:r w:rsidR="003A5BA4" w:rsidRPr="00CB3F79">
              <w:rPr>
                <w:b/>
                <w:caps/>
                <w:sz w:val="28"/>
                <w:szCs w:val="28"/>
              </w:rPr>
              <w:t> </w:t>
            </w:r>
            <w:r w:rsidR="003A5BA4" w:rsidRPr="00CB3F79">
              <w:rPr>
                <w:b/>
                <w:caps/>
                <w:sz w:val="28"/>
                <w:szCs w:val="28"/>
              </w:rPr>
              <w:t> </w:t>
            </w:r>
            <w:r w:rsidR="003A5BA4" w:rsidRPr="00CB3F79">
              <w:rPr>
                <w:b/>
                <w:caps/>
                <w:sz w:val="28"/>
                <w:szCs w:val="28"/>
              </w:rPr>
              <w:t> </w:t>
            </w:r>
            <w:r w:rsidR="003A5BA4" w:rsidRPr="00CB3F79">
              <w:rPr>
                <w:b/>
                <w:caps/>
                <w:sz w:val="28"/>
                <w:szCs w:val="28"/>
              </w:rPr>
              <w:fldChar w:fldCharType="end"/>
            </w:r>
          </w:p>
        </w:tc>
      </w:tr>
    </w:tbl>
    <w:p w:rsidR="003E376C" w:rsidRPr="00D6227A" w:rsidRDefault="003E376C" w:rsidP="00031558">
      <w:pPr>
        <w:rPr>
          <w:sz w:val="8"/>
          <w:szCs w:val="8"/>
        </w:rPr>
      </w:pPr>
    </w:p>
    <w:p w:rsidR="00D6227A" w:rsidRPr="00CB3F79" w:rsidRDefault="00D6227A" w:rsidP="00031558">
      <w:pPr>
        <w:rPr>
          <w:i/>
          <w:color w:val="A6A6A6"/>
          <w:sz w:val="16"/>
          <w:szCs w:val="16"/>
        </w:rPr>
      </w:pPr>
      <w:r w:rsidRPr="00CB3F79">
        <w:rPr>
          <w:i/>
          <w:color w:val="A6A6A6"/>
          <w:sz w:val="16"/>
          <w:szCs w:val="16"/>
        </w:rPr>
        <w:t>All inputs automatically expand to allow entry of multiple rows.</w:t>
      </w:r>
    </w:p>
    <w:p w:rsidR="00EA34E6" w:rsidRPr="00D6227A" w:rsidRDefault="00EA34E6" w:rsidP="00031558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694"/>
        <w:gridCol w:w="2409"/>
        <w:gridCol w:w="2552"/>
        <w:gridCol w:w="2835"/>
      </w:tblGrid>
      <w:tr w:rsidR="00097035" w:rsidRPr="00CB3F79" w:rsidTr="002D5734">
        <w:trPr>
          <w:trHeight w:val="56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999999"/>
            </w:tcBorders>
            <w:shd w:val="clear" w:color="auto" w:fill="000000"/>
          </w:tcPr>
          <w:p w:rsidR="00031558" w:rsidRPr="00CB3F79" w:rsidRDefault="00097035" w:rsidP="002D5734">
            <w:pPr>
              <w:rPr>
                <w:sz w:val="28"/>
                <w:szCs w:val="28"/>
              </w:rPr>
            </w:pPr>
            <w:r w:rsidRPr="00CB3F79">
              <w:rPr>
                <w:sz w:val="28"/>
                <w:szCs w:val="28"/>
              </w:rPr>
              <w:t>POSITION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999999"/>
              <w:bottom w:val="single" w:sz="12" w:space="0" w:color="auto"/>
              <w:right w:val="single" w:sz="6" w:space="0" w:color="999999"/>
            </w:tcBorders>
            <w:shd w:val="clear" w:color="auto" w:fill="000000"/>
          </w:tcPr>
          <w:p w:rsidR="00031558" w:rsidRPr="00CB3F79" w:rsidRDefault="00031558" w:rsidP="002D5734">
            <w:pPr>
              <w:rPr>
                <w:sz w:val="28"/>
                <w:szCs w:val="28"/>
              </w:rPr>
            </w:pPr>
            <w:r w:rsidRPr="00CB3F79">
              <w:rPr>
                <w:sz w:val="28"/>
                <w:szCs w:val="28"/>
              </w:rPr>
              <w:t>TELEPHONE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6" w:space="0" w:color="999999"/>
              <w:bottom w:val="single" w:sz="12" w:space="0" w:color="auto"/>
              <w:right w:val="single" w:sz="6" w:space="0" w:color="999999"/>
            </w:tcBorders>
            <w:shd w:val="clear" w:color="auto" w:fill="000000"/>
          </w:tcPr>
          <w:p w:rsidR="00031558" w:rsidRPr="00CB3F79" w:rsidRDefault="00031558" w:rsidP="002D5734">
            <w:pPr>
              <w:rPr>
                <w:sz w:val="28"/>
                <w:szCs w:val="28"/>
              </w:rPr>
            </w:pPr>
            <w:r w:rsidRPr="00CB3F79">
              <w:rPr>
                <w:sz w:val="28"/>
                <w:szCs w:val="28"/>
              </w:rPr>
              <w:t>NAME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999999"/>
              <w:bottom w:val="single" w:sz="12" w:space="0" w:color="auto"/>
            </w:tcBorders>
            <w:shd w:val="clear" w:color="auto" w:fill="000000"/>
          </w:tcPr>
          <w:p w:rsidR="00031558" w:rsidRPr="00CB3F79" w:rsidRDefault="00031558" w:rsidP="002D5734">
            <w:pPr>
              <w:rPr>
                <w:sz w:val="28"/>
                <w:szCs w:val="28"/>
              </w:rPr>
            </w:pPr>
            <w:r w:rsidRPr="00CB3F79">
              <w:rPr>
                <w:sz w:val="28"/>
                <w:szCs w:val="28"/>
              </w:rPr>
              <w:t>LOCATION</w:t>
            </w:r>
          </w:p>
        </w:tc>
      </w:tr>
      <w:tr w:rsidR="00D6227A" w:rsidRPr="00CB3F79" w:rsidTr="002D5734">
        <w:trPr>
          <w:trHeight w:val="567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</w:tcPr>
          <w:p w:rsidR="00D6227A" w:rsidRPr="00CB3F79" w:rsidRDefault="00D6227A" w:rsidP="002D5734">
            <w:pPr>
              <w:rPr>
                <w:color w:val="FFFFFF"/>
                <w:sz w:val="28"/>
                <w:szCs w:val="28"/>
              </w:rPr>
            </w:pPr>
            <w:r w:rsidRPr="00CB3F79">
              <w:rPr>
                <w:color w:val="FFFFFF"/>
                <w:sz w:val="28"/>
                <w:szCs w:val="28"/>
              </w:rPr>
              <w:t>Building Warden</w:t>
            </w:r>
          </w:p>
          <w:p w:rsidR="00D6227A" w:rsidRPr="00CB3F79" w:rsidRDefault="00D6227A" w:rsidP="002D5734">
            <w:pPr>
              <w:rPr>
                <w:color w:val="FFFFFF"/>
                <w:sz w:val="8"/>
                <w:szCs w:val="8"/>
              </w:rPr>
            </w:pPr>
          </w:p>
          <w:p w:rsidR="00D6227A" w:rsidRPr="00CB3F79" w:rsidRDefault="00D6227A" w:rsidP="002D5734">
            <w:pPr>
              <w:rPr>
                <w:color w:val="FFFFFF"/>
                <w:sz w:val="28"/>
                <w:szCs w:val="28"/>
              </w:rPr>
            </w:pPr>
            <w:r w:rsidRPr="00CB3F79">
              <w:rPr>
                <w:color w:val="FFFFFF"/>
                <w:sz w:val="28"/>
                <w:szCs w:val="28"/>
              </w:rPr>
              <w:t>Deputy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D6227A" w:rsidRDefault="00D6227A" w:rsidP="002D5734">
            <w:pPr>
              <w:rPr>
                <w:b/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  <w:bookmarkEnd w:id="1"/>
          </w:p>
          <w:p w:rsidR="002D5734" w:rsidRPr="002D5734" w:rsidRDefault="002D5734" w:rsidP="002D5734">
            <w:pPr>
              <w:rPr>
                <w:b/>
                <w:sz w:val="8"/>
                <w:szCs w:val="8"/>
              </w:rPr>
            </w:pPr>
          </w:p>
          <w:p w:rsidR="002D5734" w:rsidRDefault="002D5734" w:rsidP="002D5734"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D6227A" w:rsidRDefault="00D6227A" w:rsidP="002D5734">
            <w:pPr>
              <w:rPr>
                <w:b/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  <w:p w:rsidR="002D5734" w:rsidRPr="002D5734" w:rsidRDefault="002D5734" w:rsidP="002D5734">
            <w:pPr>
              <w:rPr>
                <w:b/>
                <w:sz w:val="8"/>
                <w:szCs w:val="8"/>
              </w:rPr>
            </w:pPr>
          </w:p>
          <w:p w:rsidR="002D5734" w:rsidRDefault="002D5734" w:rsidP="002D5734"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D6227A" w:rsidRDefault="00D6227A" w:rsidP="002D5734">
            <w:pPr>
              <w:rPr>
                <w:b/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  <w:p w:rsidR="002D5734" w:rsidRPr="002D5734" w:rsidRDefault="002D5734" w:rsidP="002D5734">
            <w:pPr>
              <w:rPr>
                <w:b/>
                <w:sz w:val="8"/>
                <w:szCs w:val="8"/>
              </w:rPr>
            </w:pPr>
          </w:p>
          <w:p w:rsidR="002D5734" w:rsidRPr="002D5734" w:rsidRDefault="002D5734" w:rsidP="002D5734">
            <w:pPr>
              <w:rPr>
                <w:b/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</w:tr>
      <w:tr w:rsidR="00097035" w:rsidRPr="00CB3F79" w:rsidTr="002D5734">
        <w:trPr>
          <w:trHeight w:val="567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0000"/>
          </w:tcPr>
          <w:p w:rsidR="00031558" w:rsidRPr="00CB3F79" w:rsidRDefault="00D6227A" w:rsidP="002D5734">
            <w:pPr>
              <w:rPr>
                <w:color w:val="FFFFFF"/>
                <w:sz w:val="28"/>
                <w:szCs w:val="28"/>
              </w:rPr>
            </w:pPr>
            <w:r w:rsidRPr="00CB3F79">
              <w:rPr>
                <w:color w:val="FFFFFF"/>
                <w:sz w:val="28"/>
                <w:szCs w:val="28"/>
              </w:rPr>
              <w:t xml:space="preserve">Area </w:t>
            </w:r>
            <w:r w:rsidR="00910E41" w:rsidRPr="00CB3F79">
              <w:rPr>
                <w:color w:val="FFFFFF"/>
                <w:sz w:val="28"/>
                <w:szCs w:val="28"/>
              </w:rPr>
              <w:t>W</w:t>
            </w:r>
            <w:r w:rsidR="00031558" w:rsidRPr="00CB3F79">
              <w:rPr>
                <w:color w:val="FFFFFF"/>
                <w:sz w:val="28"/>
                <w:szCs w:val="28"/>
              </w:rPr>
              <w:t>arden</w:t>
            </w:r>
            <w:r w:rsidRPr="00CB3F79">
              <w:rPr>
                <w:color w:val="FFFFFF"/>
                <w:sz w:val="28"/>
                <w:szCs w:val="28"/>
              </w:rPr>
              <w:t>(s)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="00D6227A" w:rsidRPr="00CB3F79">
              <w:rPr>
                <w:b/>
                <w:sz w:val="28"/>
                <w:szCs w:val="28"/>
              </w:rPr>
              <w:t> </w:t>
            </w:r>
            <w:r w:rsidR="00D6227A" w:rsidRPr="00CB3F79">
              <w:rPr>
                <w:b/>
                <w:sz w:val="28"/>
                <w:szCs w:val="28"/>
              </w:rPr>
              <w:t> </w:t>
            </w:r>
            <w:r w:rsidR="00D6227A" w:rsidRPr="00CB3F79">
              <w:rPr>
                <w:b/>
                <w:sz w:val="28"/>
                <w:szCs w:val="28"/>
              </w:rPr>
              <w:t> </w:t>
            </w:r>
            <w:r w:rsidR="00D6227A" w:rsidRPr="00CB3F79">
              <w:rPr>
                <w:b/>
                <w:sz w:val="28"/>
                <w:szCs w:val="28"/>
              </w:rPr>
              <w:t> </w:t>
            </w:r>
            <w:r w:rsidR="00D6227A" w:rsidRPr="00CB3F79">
              <w:rPr>
                <w:b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="00D6227A" w:rsidRPr="00CB3F79">
              <w:rPr>
                <w:b/>
                <w:sz w:val="28"/>
                <w:szCs w:val="28"/>
              </w:rPr>
              <w:t> </w:t>
            </w:r>
            <w:r w:rsidR="00D6227A" w:rsidRPr="00CB3F79">
              <w:rPr>
                <w:b/>
                <w:sz w:val="28"/>
                <w:szCs w:val="28"/>
              </w:rPr>
              <w:t> </w:t>
            </w:r>
            <w:r w:rsidR="00D6227A" w:rsidRPr="00CB3F79">
              <w:rPr>
                <w:b/>
                <w:sz w:val="28"/>
                <w:szCs w:val="28"/>
              </w:rPr>
              <w:t> </w:t>
            </w:r>
            <w:r w:rsidR="00D6227A" w:rsidRPr="00CB3F79">
              <w:rPr>
                <w:b/>
                <w:sz w:val="28"/>
                <w:szCs w:val="28"/>
              </w:rPr>
              <w:t> </w:t>
            </w:r>
            <w:r w:rsidR="00D6227A" w:rsidRPr="00CB3F79">
              <w:rPr>
                <w:b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="00D6227A" w:rsidRPr="00CB3F79">
              <w:rPr>
                <w:b/>
                <w:sz w:val="28"/>
                <w:szCs w:val="28"/>
              </w:rPr>
              <w:t> </w:t>
            </w:r>
            <w:r w:rsidR="00D6227A" w:rsidRPr="00CB3F79">
              <w:rPr>
                <w:b/>
                <w:sz w:val="28"/>
                <w:szCs w:val="28"/>
              </w:rPr>
              <w:t> </w:t>
            </w:r>
            <w:r w:rsidR="00D6227A" w:rsidRPr="00CB3F79">
              <w:rPr>
                <w:b/>
                <w:sz w:val="28"/>
                <w:szCs w:val="28"/>
              </w:rPr>
              <w:t> </w:t>
            </w:r>
            <w:r w:rsidR="00D6227A" w:rsidRPr="00CB3F79">
              <w:rPr>
                <w:b/>
                <w:sz w:val="28"/>
                <w:szCs w:val="28"/>
              </w:rPr>
              <w:t> </w:t>
            </w:r>
            <w:r w:rsidR="00D6227A" w:rsidRPr="00CB3F79">
              <w:rPr>
                <w:b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</w:tr>
      <w:tr w:rsidR="00097035" w:rsidRPr="00CB3F79" w:rsidTr="002D5734">
        <w:trPr>
          <w:trHeight w:val="567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00FF"/>
          </w:tcPr>
          <w:p w:rsidR="00031558" w:rsidRPr="00CB3F79" w:rsidRDefault="00031558" w:rsidP="002D5734">
            <w:pPr>
              <w:rPr>
                <w:color w:val="FFFFFF"/>
                <w:sz w:val="28"/>
                <w:szCs w:val="28"/>
              </w:rPr>
            </w:pPr>
            <w:r w:rsidRPr="00CB3F79">
              <w:rPr>
                <w:color w:val="FFFFFF"/>
                <w:sz w:val="28"/>
                <w:szCs w:val="28"/>
              </w:rPr>
              <w:t>Health and Safety Representative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</w:tr>
      <w:tr w:rsidR="00097035" w:rsidRPr="00CB3F79" w:rsidTr="002D5734">
        <w:trPr>
          <w:trHeight w:val="567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31558" w:rsidRPr="00CB3F79" w:rsidRDefault="00031558" w:rsidP="002D5734">
            <w:pPr>
              <w:rPr>
                <w:sz w:val="28"/>
                <w:szCs w:val="28"/>
              </w:rPr>
            </w:pPr>
            <w:r w:rsidRPr="00CB3F79">
              <w:rPr>
                <w:sz w:val="28"/>
                <w:szCs w:val="28"/>
              </w:rPr>
              <w:t>Safety Officer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</w:tr>
      <w:tr w:rsidR="00097035" w:rsidRPr="00CB3F79" w:rsidTr="002D5734">
        <w:trPr>
          <w:trHeight w:val="567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8000"/>
          </w:tcPr>
          <w:p w:rsidR="00031558" w:rsidRPr="00CB3F79" w:rsidRDefault="00031558" w:rsidP="002D5734">
            <w:pPr>
              <w:rPr>
                <w:color w:val="FFFFFF"/>
                <w:sz w:val="28"/>
                <w:szCs w:val="28"/>
              </w:rPr>
            </w:pPr>
            <w:r w:rsidRPr="00CB3F79">
              <w:rPr>
                <w:color w:val="FFFFFF"/>
                <w:sz w:val="28"/>
                <w:szCs w:val="28"/>
              </w:rPr>
              <w:t>First Aider(s)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999999"/>
              <w:bottom w:val="single" w:sz="4" w:space="0" w:color="999999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</w:tr>
      <w:tr w:rsidR="00097035" w:rsidRPr="00CB3F79" w:rsidTr="002D5734">
        <w:trPr>
          <w:trHeight w:val="567"/>
        </w:trPr>
        <w:tc>
          <w:tcPr>
            <w:tcW w:w="269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031558" w:rsidRPr="00CB3F79" w:rsidRDefault="00031558" w:rsidP="002D5734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999999"/>
              <w:left w:val="single" w:sz="12" w:space="0" w:color="auto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999999"/>
              <w:left w:val="single" w:sz="6" w:space="0" w:color="999999"/>
              <w:bottom w:val="single" w:sz="6" w:space="0" w:color="999999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</w:tr>
      <w:tr w:rsidR="00097035" w:rsidRPr="00CB3F79" w:rsidTr="002D5734">
        <w:trPr>
          <w:trHeight w:val="567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031558" w:rsidRPr="00CB3F79" w:rsidRDefault="00031558" w:rsidP="002D5734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999999"/>
              <w:left w:val="single" w:sz="12" w:space="0" w:color="auto"/>
              <w:bottom w:val="single" w:sz="12" w:space="0" w:color="auto"/>
              <w:right w:val="single" w:sz="6" w:space="0" w:color="999999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552" w:type="dxa"/>
            <w:tcBorders>
              <w:top w:val="single" w:sz="6" w:space="0" w:color="999999"/>
              <w:left w:val="single" w:sz="6" w:space="0" w:color="999999"/>
              <w:bottom w:val="single" w:sz="12" w:space="0" w:color="auto"/>
              <w:right w:val="single" w:sz="6" w:space="0" w:color="999999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835" w:type="dxa"/>
            <w:tcBorders>
              <w:top w:val="single" w:sz="6" w:space="0" w:color="999999"/>
              <w:left w:val="single" w:sz="6" w:space="0" w:color="999999"/>
              <w:bottom w:val="single" w:sz="12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2D5734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</w:tr>
    </w:tbl>
    <w:p w:rsidR="00700AEC" w:rsidRPr="002D5734" w:rsidRDefault="00700AEC">
      <w:pPr>
        <w:rPr>
          <w:sz w:val="8"/>
          <w:szCs w:val="8"/>
        </w:rPr>
      </w:pPr>
    </w:p>
    <w:p w:rsidR="00700AEC" w:rsidRPr="002D5734" w:rsidRDefault="00700AE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94"/>
        <w:gridCol w:w="2409"/>
        <w:gridCol w:w="2552"/>
        <w:gridCol w:w="2835"/>
      </w:tblGrid>
      <w:tr w:rsidR="00097035" w:rsidRPr="00CB3F79" w:rsidTr="002D5734">
        <w:trPr>
          <w:trHeight w:val="567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6" w:space="0" w:color="999999"/>
            </w:tcBorders>
            <w:shd w:val="clear" w:color="auto" w:fill="auto"/>
          </w:tcPr>
          <w:p w:rsidR="00031558" w:rsidRPr="00CB3F79" w:rsidRDefault="00031558" w:rsidP="002D5734">
            <w:pPr>
              <w:rPr>
                <w:sz w:val="28"/>
                <w:szCs w:val="28"/>
              </w:rPr>
            </w:pPr>
            <w:r w:rsidRPr="00CB3F79">
              <w:rPr>
                <w:sz w:val="28"/>
                <w:szCs w:val="28"/>
              </w:rPr>
              <w:t xml:space="preserve">First Aid box </w:t>
            </w:r>
            <w:r w:rsidR="00011C9C" w:rsidRPr="00CB3F79">
              <w:rPr>
                <w:sz w:val="28"/>
                <w:szCs w:val="28"/>
              </w:rPr>
              <w:t>L</w:t>
            </w:r>
            <w:r w:rsidRPr="00CB3F79">
              <w:rPr>
                <w:sz w:val="28"/>
                <w:szCs w:val="28"/>
              </w:rPr>
              <w:t>ocation(s)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999999"/>
              <w:bottom w:val="single" w:sz="12" w:space="0" w:color="auto"/>
              <w:right w:val="single" w:sz="6" w:space="0" w:color="999999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CE471C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552" w:type="dxa"/>
            <w:tcBorders>
              <w:top w:val="single" w:sz="12" w:space="0" w:color="auto"/>
              <w:left w:val="single" w:sz="6" w:space="0" w:color="999999"/>
              <w:bottom w:val="single" w:sz="12" w:space="0" w:color="auto"/>
              <w:right w:val="single" w:sz="4" w:space="0" w:color="999999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CE471C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999999"/>
              <w:bottom w:val="single" w:sz="12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CE471C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</w:tr>
      <w:tr w:rsidR="00097035" w:rsidRPr="00CB3F79" w:rsidTr="002D5734">
        <w:trPr>
          <w:trHeight w:val="567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6" w:space="0" w:color="999999"/>
            </w:tcBorders>
            <w:shd w:val="clear" w:color="auto" w:fill="auto"/>
          </w:tcPr>
          <w:p w:rsidR="00031558" w:rsidRPr="00CB3F79" w:rsidRDefault="00031558" w:rsidP="002D5734">
            <w:pPr>
              <w:rPr>
                <w:sz w:val="28"/>
                <w:szCs w:val="28"/>
              </w:rPr>
            </w:pPr>
            <w:r w:rsidRPr="00CB3F79">
              <w:rPr>
                <w:sz w:val="28"/>
                <w:szCs w:val="28"/>
              </w:rPr>
              <w:t xml:space="preserve">Defibrillator </w:t>
            </w:r>
            <w:r w:rsidR="00011C9C" w:rsidRPr="00CB3F79">
              <w:rPr>
                <w:sz w:val="28"/>
                <w:szCs w:val="28"/>
              </w:rPr>
              <w:t>L</w:t>
            </w:r>
            <w:r w:rsidRPr="00CB3F79">
              <w:rPr>
                <w:sz w:val="28"/>
                <w:szCs w:val="28"/>
              </w:rPr>
              <w:t>ocation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999999"/>
              <w:bottom w:val="single" w:sz="12" w:space="0" w:color="auto"/>
              <w:right w:val="single" w:sz="6" w:space="0" w:color="999999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DA0E57" w:rsidRDefault="00DA4AE2" w:rsidP="00CE471C">
            <w:pPr>
              <w:rPr>
                <w:sz w:val="28"/>
                <w:szCs w:val="28"/>
                <w:highlight w:val="lightGray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552" w:type="dxa"/>
            <w:tcBorders>
              <w:top w:val="single" w:sz="12" w:space="0" w:color="auto"/>
              <w:left w:val="single" w:sz="6" w:space="0" w:color="999999"/>
              <w:bottom w:val="single" w:sz="12" w:space="0" w:color="auto"/>
              <w:right w:val="single" w:sz="4" w:space="0" w:color="999999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DA0E57" w:rsidRDefault="00DA4AE2" w:rsidP="00CE471C">
            <w:pPr>
              <w:rPr>
                <w:sz w:val="28"/>
                <w:szCs w:val="28"/>
                <w:highlight w:val="lightGray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999999"/>
              <w:bottom w:val="single" w:sz="12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DA0E57" w:rsidRDefault="00DA4AE2" w:rsidP="00CE471C">
            <w:pPr>
              <w:rPr>
                <w:sz w:val="28"/>
                <w:szCs w:val="28"/>
                <w:highlight w:val="lightGray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</w:tr>
      <w:tr w:rsidR="00031558" w:rsidRPr="00CB3F79" w:rsidTr="002D5734">
        <w:trPr>
          <w:trHeight w:val="567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6" w:space="0" w:color="999999"/>
            </w:tcBorders>
            <w:shd w:val="clear" w:color="auto" w:fill="auto"/>
          </w:tcPr>
          <w:p w:rsidR="00031558" w:rsidRPr="00CB3F79" w:rsidRDefault="00031558" w:rsidP="002D5734">
            <w:pPr>
              <w:rPr>
                <w:sz w:val="28"/>
                <w:szCs w:val="28"/>
              </w:rPr>
            </w:pPr>
            <w:r w:rsidRPr="00CB3F79">
              <w:rPr>
                <w:sz w:val="28"/>
                <w:szCs w:val="28"/>
              </w:rPr>
              <w:t>Evacuation Assembly Area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left w:val="single" w:sz="6" w:space="0" w:color="999999"/>
              <w:bottom w:val="single" w:sz="12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CE471C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</w:tr>
      <w:tr w:rsidR="00031558" w:rsidRPr="00CB3F79" w:rsidTr="002D5734">
        <w:trPr>
          <w:trHeight w:val="567"/>
        </w:trPr>
        <w:tc>
          <w:tcPr>
            <w:tcW w:w="2694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4" w:space="0" w:color="999999"/>
            </w:tcBorders>
            <w:shd w:val="clear" w:color="auto" w:fill="auto"/>
          </w:tcPr>
          <w:p w:rsidR="00031558" w:rsidRPr="00CB3F79" w:rsidRDefault="00011C9C" w:rsidP="002D5734">
            <w:pPr>
              <w:rPr>
                <w:sz w:val="28"/>
                <w:szCs w:val="28"/>
              </w:rPr>
            </w:pPr>
            <w:r w:rsidRPr="00CB3F79">
              <w:rPr>
                <w:sz w:val="28"/>
                <w:szCs w:val="28"/>
              </w:rPr>
              <w:t>E</w:t>
            </w:r>
            <w:r w:rsidR="00031558" w:rsidRPr="00CB3F79">
              <w:rPr>
                <w:sz w:val="28"/>
                <w:szCs w:val="28"/>
              </w:rPr>
              <w:t>xit Routes from the building</w:t>
            </w:r>
          </w:p>
        </w:tc>
        <w:tc>
          <w:tcPr>
            <w:tcW w:w="7796" w:type="dxa"/>
            <w:gridSpan w:val="3"/>
            <w:tcBorders>
              <w:top w:val="single" w:sz="12" w:space="0" w:color="auto"/>
              <w:left w:val="single" w:sz="4" w:space="0" w:color="999999"/>
              <w:bottom w:val="single" w:sz="4" w:space="0" w:color="999999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031558" w:rsidRPr="00CB3F79" w:rsidRDefault="00DA4AE2" w:rsidP="00CE471C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</w:tr>
      <w:tr w:rsidR="00031558" w:rsidRPr="00CB3F79" w:rsidTr="002D5734">
        <w:trPr>
          <w:trHeight w:val="567"/>
        </w:trPr>
        <w:tc>
          <w:tcPr>
            <w:tcW w:w="2694" w:type="dxa"/>
            <w:vMerge/>
            <w:tcBorders>
              <w:top w:val="single" w:sz="12" w:space="0" w:color="auto"/>
              <w:bottom w:val="single" w:sz="12" w:space="0" w:color="auto"/>
              <w:right w:val="single" w:sz="4" w:space="0" w:color="999999"/>
            </w:tcBorders>
            <w:shd w:val="clear" w:color="auto" w:fill="auto"/>
            <w:vAlign w:val="center"/>
          </w:tcPr>
          <w:p w:rsidR="00031558" w:rsidRPr="00CB3F79" w:rsidRDefault="00031558" w:rsidP="00031558">
            <w:pPr>
              <w:rPr>
                <w:sz w:val="28"/>
                <w:szCs w:val="28"/>
              </w:rPr>
            </w:pPr>
          </w:p>
        </w:tc>
        <w:tc>
          <w:tcPr>
            <w:tcW w:w="7796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auto"/>
            </w:tcBorders>
            <w:shd w:val="clear" w:color="auto" w:fill="FFFFFF"/>
          </w:tcPr>
          <w:p w:rsidR="00031558" w:rsidRPr="00CB3F79" w:rsidRDefault="00DA4AE2" w:rsidP="00CE471C">
            <w:pPr>
              <w:rPr>
                <w:sz w:val="28"/>
                <w:szCs w:val="28"/>
              </w:rPr>
            </w:pPr>
            <w:r w:rsidRPr="00CB3F79">
              <w:rPr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B3F79">
              <w:rPr>
                <w:b/>
                <w:sz w:val="28"/>
                <w:szCs w:val="28"/>
              </w:rPr>
              <w:instrText xml:space="preserve"> FORMTEXT </w:instrText>
            </w:r>
            <w:r w:rsidRPr="00CB3F79">
              <w:rPr>
                <w:b/>
                <w:sz w:val="28"/>
                <w:szCs w:val="28"/>
              </w:rPr>
            </w:r>
            <w:r w:rsidRPr="00CB3F79">
              <w:rPr>
                <w:b/>
                <w:sz w:val="28"/>
                <w:szCs w:val="28"/>
              </w:rPr>
              <w:fldChar w:fldCharType="separate"/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noProof/>
                <w:sz w:val="28"/>
                <w:szCs w:val="28"/>
              </w:rPr>
              <w:t> </w:t>
            </w:r>
            <w:r w:rsidRPr="00CB3F79">
              <w:rPr>
                <w:b/>
                <w:sz w:val="28"/>
                <w:szCs w:val="28"/>
              </w:rPr>
              <w:fldChar w:fldCharType="end"/>
            </w:r>
          </w:p>
        </w:tc>
      </w:tr>
    </w:tbl>
    <w:p w:rsidR="00B64C01" w:rsidRPr="00756108" w:rsidRDefault="00B64C01" w:rsidP="006843E1"/>
    <w:sectPr w:rsidR="00B64C01" w:rsidRPr="00756108" w:rsidSect="003E376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340" w:right="567" w:bottom="340" w:left="737" w:header="56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E57" w:rsidRDefault="00DA0E57" w:rsidP="00EC7642">
      <w:r>
        <w:separator/>
      </w:r>
    </w:p>
    <w:p w:rsidR="00DA0E57" w:rsidRDefault="00DA0E57" w:rsidP="00EC7642"/>
    <w:p w:rsidR="00DA0E57" w:rsidRDefault="00DA0E57" w:rsidP="00EC7642"/>
  </w:endnote>
  <w:endnote w:type="continuationSeparator" w:id="0">
    <w:p w:rsidR="00DA0E57" w:rsidRDefault="00DA0E57" w:rsidP="00EC7642">
      <w:r>
        <w:continuationSeparator/>
      </w:r>
    </w:p>
    <w:p w:rsidR="00DA0E57" w:rsidRDefault="00DA0E57" w:rsidP="00EC7642"/>
    <w:p w:rsidR="00DA0E57" w:rsidRDefault="00DA0E57" w:rsidP="00EC76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26E" w:rsidRDefault="00AD526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28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ook w:val="01E0" w:firstRow="1" w:lastRow="1" w:firstColumn="1" w:lastColumn="1" w:noHBand="0" w:noVBand="0"/>
    </w:tblPr>
    <w:tblGrid>
      <w:gridCol w:w="5812"/>
      <w:gridCol w:w="851"/>
      <w:gridCol w:w="1701"/>
      <w:gridCol w:w="1275"/>
    </w:tblGrid>
    <w:tr w:rsidR="00CD3CAE" w:rsidRPr="00457702" w:rsidTr="00457702">
      <w:tc>
        <w:tcPr>
          <w:tcW w:w="5812" w:type="dxa"/>
          <w:shd w:val="clear" w:color="auto" w:fill="auto"/>
          <w:tcMar>
            <w:top w:w="28" w:type="dxa"/>
            <w:left w:w="28" w:type="dxa"/>
            <w:right w:w="28" w:type="dxa"/>
          </w:tcMar>
        </w:tcPr>
        <w:p w:rsidR="00CD3CAE" w:rsidRPr="00457702" w:rsidRDefault="00CD3CAE" w:rsidP="00325B87">
          <w:pPr>
            <w:rPr>
              <w:color w:val="808080"/>
              <w:sz w:val="16"/>
              <w:szCs w:val="16"/>
            </w:rPr>
          </w:pPr>
          <w:r w:rsidRPr="00457702">
            <w:rPr>
              <w:color w:val="808080"/>
              <w:sz w:val="16"/>
              <w:szCs w:val="16"/>
            </w:rPr>
            <w:t>TITLE OF DOCUMENT</w:t>
          </w:r>
        </w:p>
      </w:tc>
      <w:tc>
        <w:tcPr>
          <w:tcW w:w="851" w:type="dxa"/>
          <w:tcBorders>
            <w:right w:val="nil"/>
          </w:tcBorders>
          <w:shd w:val="clear" w:color="auto" w:fill="auto"/>
          <w:tcMar>
            <w:top w:w="28" w:type="dxa"/>
            <w:left w:w="28" w:type="dxa"/>
            <w:right w:w="28" w:type="dxa"/>
          </w:tcMar>
        </w:tcPr>
        <w:p w:rsidR="00CD3CAE" w:rsidRPr="00457702" w:rsidRDefault="00CD3CAE" w:rsidP="00325B87">
          <w:pPr>
            <w:rPr>
              <w:color w:val="808080"/>
              <w:sz w:val="16"/>
              <w:szCs w:val="16"/>
            </w:rPr>
          </w:pPr>
          <w:r w:rsidRPr="00457702">
            <w:rPr>
              <w:color w:val="808080"/>
              <w:sz w:val="16"/>
              <w:szCs w:val="16"/>
            </w:rPr>
            <w:t xml:space="preserve">Published: </w:t>
          </w:r>
        </w:p>
      </w:tc>
      <w:tc>
        <w:tcPr>
          <w:tcW w:w="1701" w:type="dxa"/>
          <w:tcBorders>
            <w:left w:val="nil"/>
          </w:tcBorders>
          <w:shd w:val="clear" w:color="auto" w:fill="auto"/>
          <w:tcMar>
            <w:top w:w="28" w:type="dxa"/>
            <w:left w:w="28" w:type="dxa"/>
            <w:right w:w="28" w:type="dxa"/>
          </w:tcMar>
        </w:tcPr>
        <w:p w:rsidR="00CD3CAE" w:rsidRPr="00457702" w:rsidRDefault="00CD3CAE" w:rsidP="00325B87">
          <w:pPr>
            <w:rPr>
              <w:color w:val="808080"/>
              <w:sz w:val="16"/>
              <w:szCs w:val="16"/>
            </w:rPr>
          </w:pPr>
          <w:r w:rsidRPr="00457702">
            <w:rPr>
              <w:color w:val="808080"/>
              <w:sz w:val="16"/>
              <w:szCs w:val="16"/>
            </w:rPr>
            <w:t>Month 2011</w:t>
          </w:r>
        </w:p>
      </w:tc>
      <w:tc>
        <w:tcPr>
          <w:tcW w:w="1275" w:type="dxa"/>
          <w:shd w:val="clear" w:color="auto" w:fill="auto"/>
          <w:tcMar>
            <w:top w:w="28" w:type="dxa"/>
            <w:left w:w="28" w:type="dxa"/>
            <w:right w:w="28" w:type="dxa"/>
          </w:tcMar>
        </w:tcPr>
        <w:p w:rsidR="00CD3CAE" w:rsidRPr="00457702" w:rsidRDefault="00CD3CAE" w:rsidP="00457702">
          <w:pPr>
            <w:jc w:val="right"/>
            <w:rPr>
              <w:color w:val="808080"/>
              <w:sz w:val="16"/>
              <w:szCs w:val="16"/>
            </w:rPr>
          </w:pPr>
          <w:r w:rsidRPr="00457702">
            <w:rPr>
              <w:color w:val="808080"/>
              <w:sz w:val="16"/>
              <w:szCs w:val="16"/>
            </w:rPr>
            <w:t xml:space="preserve">Version </w:t>
          </w:r>
          <w:r>
            <w:rPr>
              <w:color w:val="808080"/>
              <w:sz w:val="16"/>
              <w:szCs w:val="16"/>
            </w:rPr>
            <w:t>4</w:t>
          </w:r>
          <w:r w:rsidRPr="00457702">
            <w:rPr>
              <w:color w:val="808080"/>
              <w:sz w:val="16"/>
              <w:szCs w:val="16"/>
            </w:rPr>
            <w:t>.0</w:t>
          </w:r>
        </w:p>
      </w:tc>
    </w:tr>
    <w:tr w:rsidR="00CD3CAE" w:rsidRPr="00457702" w:rsidTr="00457702">
      <w:tc>
        <w:tcPr>
          <w:tcW w:w="5812" w:type="dxa"/>
          <w:shd w:val="clear" w:color="auto" w:fill="auto"/>
          <w:tcMar>
            <w:top w:w="28" w:type="dxa"/>
            <w:left w:w="28" w:type="dxa"/>
            <w:right w:w="28" w:type="dxa"/>
          </w:tcMar>
        </w:tcPr>
        <w:p w:rsidR="00CD3CAE" w:rsidRPr="00457702" w:rsidRDefault="00CD3CAE" w:rsidP="00325B87">
          <w:pPr>
            <w:rPr>
              <w:color w:val="808080"/>
              <w:sz w:val="16"/>
              <w:szCs w:val="16"/>
            </w:rPr>
          </w:pPr>
          <w:r w:rsidRPr="00457702">
            <w:rPr>
              <w:color w:val="808080"/>
              <w:sz w:val="16"/>
              <w:szCs w:val="16"/>
            </w:rPr>
            <w:t xml:space="preserve">Authorised by </w:t>
          </w:r>
        </w:p>
      </w:tc>
      <w:tc>
        <w:tcPr>
          <w:tcW w:w="851" w:type="dxa"/>
          <w:tcBorders>
            <w:right w:val="nil"/>
          </w:tcBorders>
          <w:shd w:val="clear" w:color="auto" w:fill="auto"/>
          <w:tcMar>
            <w:top w:w="28" w:type="dxa"/>
            <w:left w:w="28" w:type="dxa"/>
            <w:right w:w="28" w:type="dxa"/>
          </w:tcMar>
        </w:tcPr>
        <w:p w:rsidR="00CD3CAE" w:rsidRPr="00457702" w:rsidRDefault="00CD3CAE" w:rsidP="00325B87">
          <w:pPr>
            <w:rPr>
              <w:color w:val="808080"/>
              <w:sz w:val="16"/>
              <w:szCs w:val="16"/>
            </w:rPr>
          </w:pPr>
          <w:r w:rsidRPr="00457702">
            <w:rPr>
              <w:color w:val="808080"/>
              <w:sz w:val="16"/>
              <w:szCs w:val="16"/>
            </w:rPr>
            <w:t xml:space="preserve">Review: </w:t>
          </w:r>
        </w:p>
      </w:tc>
      <w:tc>
        <w:tcPr>
          <w:tcW w:w="1701" w:type="dxa"/>
          <w:tcBorders>
            <w:left w:val="nil"/>
          </w:tcBorders>
          <w:shd w:val="clear" w:color="auto" w:fill="auto"/>
          <w:tcMar>
            <w:top w:w="28" w:type="dxa"/>
            <w:left w:w="28" w:type="dxa"/>
            <w:right w:w="28" w:type="dxa"/>
          </w:tcMar>
        </w:tcPr>
        <w:p w:rsidR="00CD3CAE" w:rsidRPr="00457702" w:rsidRDefault="00CD3CAE" w:rsidP="00325B87">
          <w:pPr>
            <w:rPr>
              <w:color w:val="808080"/>
              <w:sz w:val="16"/>
              <w:szCs w:val="16"/>
            </w:rPr>
          </w:pPr>
          <w:r w:rsidRPr="00457702">
            <w:rPr>
              <w:color w:val="808080"/>
              <w:sz w:val="16"/>
              <w:szCs w:val="16"/>
            </w:rPr>
            <w:t>Month 2016</w:t>
          </w:r>
        </w:p>
      </w:tc>
      <w:tc>
        <w:tcPr>
          <w:tcW w:w="1275" w:type="dxa"/>
          <w:shd w:val="clear" w:color="auto" w:fill="auto"/>
          <w:tcMar>
            <w:top w:w="28" w:type="dxa"/>
            <w:left w:w="28" w:type="dxa"/>
            <w:right w:w="28" w:type="dxa"/>
          </w:tcMar>
        </w:tcPr>
        <w:p w:rsidR="00CD3CAE" w:rsidRPr="00457702" w:rsidRDefault="00CD3CAE" w:rsidP="00457702">
          <w:pPr>
            <w:jc w:val="right"/>
            <w:rPr>
              <w:color w:val="808080"/>
              <w:sz w:val="16"/>
              <w:szCs w:val="16"/>
            </w:rPr>
          </w:pPr>
          <w:r w:rsidRPr="00457702">
            <w:rPr>
              <w:color w:val="808080"/>
              <w:sz w:val="16"/>
              <w:szCs w:val="16"/>
            </w:rPr>
            <w:t xml:space="preserve">Page </w:t>
          </w:r>
          <w:r w:rsidRPr="00457702">
            <w:rPr>
              <w:rStyle w:val="PageNumber"/>
              <w:color w:val="808080"/>
              <w:sz w:val="16"/>
              <w:szCs w:val="16"/>
            </w:rPr>
            <w:fldChar w:fldCharType="begin"/>
          </w:r>
          <w:r w:rsidRPr="00457702">
            <w:rPr>
              <w:rStyle w:val="PageNumber"/>
              <w:color w:val="808080"/>
              <w:sz w:val="16"/>
              <w:szCs w:val="16"/>
            </w:rPr>
            <w:instrText xml:space="preserve"> PAGE </w:instrText>
          </w:r>
          <w:r w:rsidRPr="00457702">
            <w:rPr>
              <w:rStyle w:val="PageNumber"/>
              <w:color w:val="808080"/>
              <w:sz w:val="16"/>
              <w:szCs w:val="16"/>
            </w:rPr>
            <w:fldChar w:fldCharType="separate"/>
          </w:r>
          <w:r w:rsidR="002D5734">
            <w:rPr>
              <w:rStyle w:val="PageNumber"/>
              <w:noProof/>
              <w:color w:val="808080"/>
              <w:sz w:val="16"/>
              <w:szCs w:val="16"/>
            </w:rPr>
            <w:t>2</w:t>
          </w:r>
          <w:r w:rsidRPr="00457702">
            <w:rPr>
              <w:rStyle w:val="PageNumber"/>
              <w:color w:val="808080"/>
              <w:sz w:val="16"/>
              <w:szCs w:val="16"/>
            </w:rPr>
            <w:fldChar w:fldCharType="end"/>
          </w:r>
          <w:r w:rsidRPr="00457702">
            <w:rPr>
              <w:rStyle w:val="PageNumber"/>
              <w:color w:val="808080"/>
              <w:sz w:val="16"/>
              <w:szCs w:val="16"/>
            </w:rPr>
            <w:t xml:space="preserve"> of </w:t>
          </w:r>
          <w:r w:rsidRPr="00457702">
            <w:rPr>
              <w:rStyle w:val="PageNumber"/>
              <w:color w:val="808080"/>
              <w:sz w:val="16"/>
              <w:szCs w:val="16"/>
            </w:rPr>
            <w:fldChar w:fldCharType="begin"/>
          </w:r>
          <w:r w:rsidRPr="00457702">
            <w:rPr>
              <w:rStyle w:val="PageNumber"/>
              <w:color w:val="808080"/>
              <w:sz w:val="16"/>
              <w:szCs w:val="16"/>
            </w:rPr>
            <w:instrText xml:space="preserve"> NUMPAGES </w:instrText>
          </w:r>
          <w:r w:rsidRPr="00457702">
            <w:rPr>
              <w:rStyle w:val="PageNumber"/>
              <w:color w:val="808080"/>
              <w:sz w:val="16"/>
              <w:szCs w:val="16"/>
            </w:rPr>
            <w:fldChar w:fldCharType="separate"/>
          </w:r>
          <w:r w:rsidR="00DA0E57">
            <w:rPr>
              <w:rStyle w:val="PageNumber"/>
              <w:noProof/>
              <w:color w:val="808080"/>
              <w:sz w:val="16"/>
              <w:szCs w:val="16"/>
            </w:rPr>
            <w:t>1</w:t>
          </w:r>
          <w:r w:rsidRPr="00457702">
            <w:rPr>
              <w:rStyle w:val="PageNumber"/>
              <w:color w:val="808080"/>
              <w:sz w:val="16"/>
              <w:szCs w:val="16"/>
            </w:rPr>
            <w:fldChar w:fldCharType="end"/>
          </w:r>
        </w:p>
      </w:tc>
    </w:tr>
    <w:tr w:rsidR="00CD3CAE" w:rsidRPr="00457702" w:rsidTr="00457702">
      <w:tc>
        <w:tcPr>
          <w:tcW w:w="9639" w:type="dxa"/>
          <w:gridSpan w:val="4"/>
          <w:shd w:val="clear" w:color="auto" w:fill="auto"/>
          <w:tcMar>
            <w:top w:w="28" w:type="dxa"/>
            <w:left w:w="28" w:type="dxa"/>
            <w:right w:w="28" w:type="dxa"/>
          </w:tcMar>
        </w:tcPr>
        <w:p w:rsidR="00CD3CAE" w:rsidRPr="00457702" w:rsidRDefault="00CD3CAE" w:rsidP="00325B87">
          <w:pPr>
            <w:rPr>
              <w:color w:val="808080"/>
              <w:sz w:val="16"/>
              <w:szCs w:val="16"/>
            </w:rPr>
          </w:pPr>
          <w:r w:rsidRPr="00457702">
            <w:rPr>
              <w:color w:val="808080"/>
              <w:sz w:val="16"/>
              <w:szCs w:val="16"/>
            </w:rPr>
            <w:t>This document is uncontrolled when printed - the current version is on the Safety and Health website</w:t>
          </w:r>
        </w:p>
      </w:tc>
    </w:tr>
  </w:tbl>
  <w:p w:rsidR="00CD3CAE" w:rsidRDefault="00CD3CAE" w:rsidP="009001D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E1" w:rsidRDefault="006843E1" w:rsidP="006843E1">
    <w:pPr>
      <w:pStyle w:val="Footer"/>
      <w:tabs>
        <w:tab w:val="clear" w:pos="4153"/>
        <w:tab w:val="clear" w:pos="8306"/>
        <w:tab w:val="left" w:pos="2670"/>
      </w:tabs>
    </w:pPr>
    <w:r>
      <w:tab/>
    </w:r>
  </w:p>
  <w:tbl>
    <w:tblPr>
      <w:tblW w:w="10490" w:type="dxa"/>
      <w:tblInd w:w="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088"/>
      <w:gridCol w:w="850"/>
      <w:gridCol w:w="1418"/>
      <w:gridCol w:w="1134"/>
    </w:tblGrid>
    <w:tr w:rsidR="006843E1" w:rsidRPr="00754C31" w:rsidTr="006C320F">
      <w:tc>
        <w:tcPr>
          <w:tcW w:w="7088" w:type="dxa"/>
          <w:shd w:val="clear" w:color="auto" w:fill="auto"/>
          <w:tcMar>
            <w:top w:w="28" w:type="dxa"/>
            <w:left w:w="28" w:type="dxa"/>
            <w:right w:w="28" w:type="dxa"/>
          </w:tcMar>
        </w:tcPr>
        <w:p w:rsidR="006843E1" w:rsidRPr="00754C31" w:rsidRDefault="006843E1" w:rsidP="006C320F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B</w:t>
          </w:r>
          <w:r w:rsidRPr="00754C31">
            <w:rPr>
              <w:sz w:val="16"/>
              <w:szCs w:val="16"/>
            </w:rPr>
            <w:t xml:space="preserve">uilding </w:t>
          </w:r>
          <w:r>
            <w:rPr>
              <w:sz w:val="16"/>
              <w:szCs w:val="16"/>
            </w:rPr>
            <w:t>S</w:t>
          </w:r>
          <w:r w:rsidRPr="00754C31">
            <w:rPr>
              <w:sz w:val="16"/>
              <w:szCs w:val="16"/>
            </w:rPr>
            <w:t xml:space="preserve">afety </w:t>
          </w:r>
          <w:r>
            <w:rPr>
              <w:sz w:val="16"/>
              <w:szCs w:val="16"/>
            </w:rPr>
            <w:t>P</w:t>
          </w:r>
          <w:r w:rsidRPr="00754C31">
            <w:rPr>
              <w:sz w:val="16"/>
              <w:szCs w:val="16"/>
            </w:rPr>
            <w:t>ersonnel</w:t>
          </w:r>
        </w:p>
      </w:tc>
      <w:tc>
        <w:tcPr>
          <w:tcW w:w="850" w:type="dxa"/>
          <w:tcBorders>
            <w:right w:val="nil"/>
          </w:tcBorders>
          <w:shd w:val="clear" w:color="auto" w:fill="auto"/>
          <w:tcMar>
            <w:top w:w="28" w:type="dxa"/>
            <w:left w:w="28" w:type="dxa"/>
            <w:right w:w="28" w:type="dxa"/>
          </w:tcMar>
        </w:tcPr>
        <w:p w:rsidR="006843E1" w:rsidRPr="00754C31" w:rsidRDefault="006843E1" w:rsidP="006C320F">
          <w:pPr>
            <w:rPr>
              <w:sz w:val="16"/>
              <w:szCs w:val="16"/>
            </w:rPr>
          </w:pPr>
          <w:r w:rsidRPr="00754C31">
            <w:rPr>
              <w:sz w:val="16"/>
              <w:szCs w:val="16"/>
            </w:rPr>
            <w:t xml:space="preserve">Published: </w:t>
          </w:r>
        </w:p>
      </w:tc>
      <w:tc>
        <w:tcPr>
          <w:tcW w:w="1418" w:type="dxa"/>
          <w:tcBorders>
            <w:left w:val="nil"/>
          </w:tcBorders>
          <w:shd w:val="clear" w:color="auto" w:fill="auto"/>
          <w:tcMar>
            <w:top w:w="28" w:type="dxa"/>
            <w:left w:w="28" w:type="dxa"/>
            <w:right w:w="28" w:type="dxa"/>
          </w:tcMar>
        </w:tcPr>
        <w:p w:rsidR="006843E1" w:rsidRPr="00754C31" w:rsidRDefault="00AD526E" w:rsidP="002D5734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August</w:t>
          </w:r>
          <w:r w:rsidR="002D5734">
            <w:rPr>
              <w:sz w:val="16"/>
              <w:szCs w:val="16"/>
            </w:rPr>
            <w:t xml:space="preserve"> 2015</w:t>
          </w:r>
        </w:p>
      </w:tc>
      <w:tc>
        <w:tcPr>
          <w:tcW w:w="1134" w:type="dxa"/>
          <w:shd w:val="clear" w:color="auto" w:fill="auto"/>
          <w:tcMar>
            <w:top w:w="28" w:type="dxa"/>
            <w:left w:w="28" w:type="dxa"/>
            <w:right w:w="28" w:type="dxa"/>
          </w:tcMar>
        </w:tcPr>
        <w:p w:rsidR="006843E1" w:rsidRPr="00754C31" w:rsidRDefault="006843E1" w:rsidP="00AD526E">
          <w:pPr>
            <w:jc w:val="right"/>
            <w:rPr>
              <w:sz w:val="16"/>
              <w:szCs w:val="16"/>
            </w:rPr>
          </w:pPr>
          <w:r w:rsidRPr="00754C31">
            <w:rPr>
              <w:sz w:val="16"/>
              <w:szCs w:val="16"/>
            </w:rPr>
            <w:t xml:space="preserve">Version </w:t>
          </w:r>
          <w:r w:rsidR="002D5734">
            <w:rPr>
              <w:sz w:val="16"/>
              <w:szCs w:val="16"/>
            </w:rPr>
            <w:t>3</w:t>
          </w:r>
          <w:r>
            <w:rPr>
              <w:sz w:val="16"/>
              <w:szCs w:val="16"/>
            </w:rPr>
            <w:t>.</w:t>
          </w:r>
          <w:r w:rsidR="00AD526E">
            <w:rPr>
              <w:sz w:val="16"/>
              <w:szCs w:val="16"/>
            </w:rPr>
            <w:t>1</w:t>
          </w:r>
        </w:p>
      </w:tc>
    </w:tr>
    <w:tr w:rsidR="006843E1" w:rsidRPr="00754C31" w:rsidTr="006C320F">
      <w:tc>
        <w:tcPr>
          <w:tcW w:w="7088" w:type="dxa"/>
          <w:shd w:val="clear" w:color="auto" w:fill="auto"/>
          <w:tcMar>
            <w:top w:w="28" w:type="dxa"/>
            <w:left w:w="28" w:type="dxa"/>
            <w:right w:w="28" w:type="dxa"/>
          </w:tcMar>
        </w:tcPr>
        <w:p w:rsidR="006843E1" w:rsidRPr="00754C31" w:rsidRDefault="006843E1" w:rsidP="006C320F">
          <w:pPr>
            <w:rPr>
              <w:sz w:val="16"/>
              <w:szCs w:val="16"/>
            </w:rPr>
          </w:pPr>
          <w:r w:rsidRPr="00754C31">
            <w:rPr>
              <w:sz w:val="16"/>
              <w:szCs w:val="16"/>
            </w:rPr>
            <w:t>Authorised by</w:t>
          </w:r>
          <w:r>
            <w:rPr>
              <w:sz w:val="16"/>
              <w:szCs w:val="16"/>
            </w:rPr>
            <w:t xml:space="preserve"> UWA Safety and Health</w:t>
          </w:r>
        </w:p>
      </w:tc>
      <w:tc>
        <w:tcPr>
          <w:tcW w:w="850" w:type="dxa"/>
          <w:tcBorders>
            <w:right w:val="nil"/>
          </w:tcBorders>
          <w:shd w:val="clear" w:color="auto" w:fill="auto"/>
          <w:tcMar>
            <w:top w:w="28" w:type="dxa"/>
            <w:left w:w="28" w:type="dxa"/>
            <w:right w:w="28" w:type="dxa"/>
          </w:tcMar>
        </w:tcPr>
        <w:p w:rsidR="006843E1" w:rsidRPr="00754C31" w:rsidRDefault="006843E1" w:rsidP="006C320F">
          <w:pPr>
            <w:rPr>
              <w:sz w:val="16"/>
              <w:szCs w:val="16"/>
            </w:rPr>
          </w:pPr>
          <w:r w:rsidRPr="00754C31">
            <w:rPr>
              <w:sz w:val="16"/>
              <w:szCs w:val="16"/>
            </w:rPr>
            <w:t xml:space="preserve">Review: </w:t>
          </w:r>
        </w:p>
      </w:tc>
      <w:tc>
        <w:tcPr>
          <w:tcW w:w="1418" w:type="dxa"/>
          <w:tcBorders>
            <w:left w:val="nil"/>
          </w:tcBorders>
          <w:shd w:val="clear" w:color="auto" w:fill="auto"/>
          <w:tcMar>
            <w:top w:w="28" w:type="dxa"/>
            <w:left w:w="28" w:type="dxa"/>
            <w:right w:w="28" w:type="dxa"/>
          </w:tcMar>
        </w:tcPr>
        <w:p w:rsidR="006843E1" w:rsidRDefault="00AD526E" w:rsidP="002D5734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August</w:t>
          </w:r>
          <w:r w:rsidR="002D5734">
            <w:rPr>
              <w:sz w:val="16"/>
              <w:szCs w:val="16"/>
            </w:rPr>
            <w:t xml:space="preserve"> 2019</w:t>
          </w:r>
        </w:p>
        <w:p w:rsidR="002D5734" w:rsidRPr="00754C31" w:rsidRDefault="002D5734" w:rsidP="002D5734">
          <w:pPr>
            <w:rPr>
              <w:sz w:val="16"/>
              <w:szCs w:val="16"/>
            </w:rPr>
          </w:pPr>
        </w:p>
      </w:tc>
      <w:tc>
        <w:tcPr>
          <w:tcW w:w="1134" w:type="dxa"/>
          <w:shd w:val="clear" w:color="auto" w:fill="auto"/>
          <w:tcMar>
            <w:top w:w="28" w:type="dxa"/>
            <w:left w:w="28" w:type="dxa"/>
            <w:right w:w="28" w:type="dxa"/>
          </w:tcMar>
        </w:tcPr>
        <w:p w:rsidR="006843E1" w:rsidRPr="00754C31" w:rsidRDefault="006843E1" w:rsidP="006C320F">
          <w:pPr>
            <w:jc w:val="right"/>
            <w:rPr>
              <w:sz w:val="16"/>
              <w:szCs w:val="16"/>
            </w:rPr>
          </w:pPr>
          <w:r w:rsidRPr="00754C31">
            <w:rPr>
              <w:sz w:val="16"/>
              <w:szCs w:val="16"/>
            </w:rPr>
            <w:t xml:space="preserve">Page </w:t>
          </w:r>
          <w:r w:rsidRPr="00754C31">
            <w:rPr>
              <w:rStyle w:val="PageNumber"/>
              <w:sz w:val="16"/>
              <w:szCs w:val="16"/>
            </w:rPr>
            <w:fldChar w:fldCharType="begin"/>
          </w:r>
          <w:r w:rsidRPr="00754C31">
            <w:rPr>
              <w:rStyle w:val="PageNumber"/>
              <w:sz w:val="16"/>
              <w:szCs w:val="16"/>
            </w:rPr>
            <w:instrText xml:space="preserve"> PAGE </w:instrText>
          </w:r>
          <w:r w:rsidRPr="00754C31">
            <w:rPr>
              <w:rStyle w:val="PageNumber"/>
              <w:sz w:val="16"/>
              <w:szCs w:val="16"/>
            </w:rPr>
            <w:fldChar w:fldCharType="separate"/>
          </w:r>
          <w:r w:rsidR="00DA0E57">
            <w:rPr>
              <w:rStyle w:val="PageNumber"/>
              <w:noProof/>
              <w:sz w:val="16"/>
              <w:szCs w:val="16"/>
            </w:rPr>
            <w:t>1</w:t>
          </w:r>
          <w:r w:rsidRPr="00754C31">
            <w:rPr>
              <w:rStyle w:val="PageNumber"/>
              <w:sz w:val="16"/>
              <w:szCs w:val="16"/>
            </w:rPr>
            <w:fldChar w:fldCharType="end"/>
          </w:r>
          <w:r w:rsidRPr="00754C31">
            <w:rPr>
              <w:rStyle w:val="PageNumber"/>
              <w:sz w:val="16"/>
              <w:szCs w:val="16"/>
            </w:rPr>
            <w:t xml:space="preserve"> of </w:t>
          </w:r>
          <w:r w:rsidRPr="00754C31">
            <w:rPr>
              <w:rStyle w:val="PageNumber"/>
              <w:sz w:val="16"/>
              <w:szCs w:val="16"/>
            </w:rPr>
            <w:fldChar w:fldCharType="begin"/>
          </w:r>
          <w:r w:rsidRPr="00754C31">
            <w:rPr>
              <w:rStyle w:val="PageNumber"/>
              <w:sz w:val="16"/>
              <w:szCs w:val="16"/>
            </w:rPr>
            <w:instrText xml:space="preserve"> NUMPAGES </w:instrText>
          </w:r>
          <w:r w:rsidRPr="00754C31">
            <w:rPr>
              <w:rStyle w:val="PageNumber"/>
              <w:sz w:val="16"/>
              <w:szCs w:val="16"/>
            </w:rPr>
            <w:fldChar w:fldCharType="separate"/>
          </w:r>
          <w:r w:rsidR="00DA0E57">
            <w:rPr>
              <w:rStyle w:val="PageNumber"/>
              <w:noProof/>
              <w:sz w:val="16"/>
              <w:szCs w:val="16"/>
            </w:rPr>
            <w:t>1</w:t>
          </w:r>
          <w:r w:rsidRPr="00754C31">
            <w:rPr>
              <w:rStyle w:val="PageNumber"/>
              <w:sz w:val="16"/>
              <w:szCs w:val="16"/>
            </w:rPr>
            <w:fldChar w:fldCharType="end"/>
          </w:r>
        </w:p>
      </w:tc>
    </w:tr>
    <w:tr w:rsidR="006843E1" w:rsidRPr="00754C31" w:rsidTr="006C320F">
      <w:tc>
        <w:tcPr>
          <w:tcW w:w="10490" w:type="dxa"/>
          <w:gridSpan w:val="4"/>
          <w:shd w:val="clear" w:color="auto" w:fill="auto"/>
          <w:tcMar>
            <w:top w:w="28" w:type="dxa"/>
            <w:left w:w="28" w:type="dxa"/>
            <w:right w:w="28" w:type="dxa"/>
          </w:tcMar>
        </w:tcPr>
        <w:p w:rsidR="006843E1" w:rsidRPr="00754C31" w:rsidRDefault="006843E1" w:rsidP="006C320F">
          <w:pPr>
            <w:rPr>
              <w:sz w:val="16"/>
              <w:szCs w:val="16"/>
            </w:rPr>
          </w:pPr>
          <w:r w:rsidRPr="00754C31">
            <w:rPr>
              <w:sz w:val="16"/>
              <w:szCs w:val="16"/>
            </w:rPr>
            <w:t>This document is uncontrolled when printed - the current version is on the Safety and Health website</w:t>
          </w:r>
        </w:p>
      </w:tc>
    </w:tr>
  </w:tbl>
  <w:p w:rsidR="006843E1" w:rsidRDefault="006843E1" w:rsidP="006843E1">
    <w:pPr>
      <w:pStyle w:val="Footer"/>
      <w:tabs>
        <w:tab w:val="clear" w:pos="4153"/>
        <w:tab w:val="clear" w:pos="8306"/>
        <w:tab w:val="left" w:pos="267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E57" w:rsidRDefault="00DA0E57" w:rsidP="00EC7642">
      <w:r>
        <w:separator/>
      </w:r>
    </w:p>
    <w:p w:rsidR="00DA0E57" w:rsidRDefault="00DA0E57" w:rsidP="00EC7642"/>
    <w:p w:rsidR="00DA0E57" w:rsidRDefault="00DA0E57" w:rsidP="00EC7642"/>
  </w:footnote>
  <w:footnote w:type="continuationSeparator" w:id="0">
    <w:p w:rsidR="00DA0E57" w:rsidRDefault="00DA0E57" w:rsidP="00EC7642">
      <w:r>
        <w:continuationSeparator/>
      </w:r>
    </w:p>
    <w:p w:rsidR="00DA0E57" w:rsidRDefault="00DA0E57" w:rsidP="00EC7642"/>
    <w:p w:rsidR="00DA0E57" w:rsidRDefault="00DA0E57" w:rsidP="00EC764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CAE" w:rsidRDefault="00CD3CAE" w:rsidP="00EC7642"/>
  <w:p w:rsidR="00CD3CAE" w:rsidRDefault="00CD3CAE" w:rsidP="00EC764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26E" w:rsidRDefault="00AD52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26E" w:rsidRDefault="00AD52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5831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8949FB"/>
    <w:multiLevelType w:val="multilevel"/>
    <w:tmpl w:val="C53E5448"/>
    <w:numStyleLink w:val="ListLettered"/>
  </w:abstractNum>
  <w:abstractNum w:abstractNumId="2">
    <w:nsid w:val="0C460BAB"/>
    <w:multiLevelType w:val="multilevel"/>
    <w:tmpl w:val="45C056A2"/>
    <w:styleLink w:val="ListBulleted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610"/>
        </w:tabs>
        <w:ind w:left="1610" w:hanging="17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97282C"/>
    <w:multiLevelType w:val="multilevel"/>
    <w:tmpl w:val="45C056A2"/>
    <w:numStyleLink w:val="ListBulleted"/>
  </w:abstractNum>
  <w:abstractNum w:abstractNumId="4">
    <w:nsid w:val="190623F0"/>
    <w:multiLevelType w:val="multilevel"/>
    <w:tmpl w:val="0C381D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610"/>
        </w:tabs>
        <w:ind w:left="1610" w:hanging="17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EEE38E6"/>
    <w:multiLevelType w:val="multilevel"/>
    <w:tmpl w:val="45C056A2"/>
    <w:numStyleLink w:val="ListBulleted"/>
  </w:abstractNum>
  <w:abstractNum w:abstractNumId="6">
    <w:nsid w:val="2ABF0F6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37F27359"/>
    <w:multiLevelType w:val="multilevel"/>
    <w:tmpl w:val="45C056A2"/>
    <w:numStyleLink w:val="ListBulleted"/>
  </w:abstractNum>
  <w:abstractNum w:abstractNumId="8">
    <w:nsid w:val="3B7E1188"/>
    <w:multiLevelType w:val="multilevel"/>
    <w:tmpl w:val="45C056A2"/>
    <w:numStyleLink w:val="ListBulleted"/>
  </w:abstractNum>
  <w:abstractNum w:abstractNumId="9">
    <w:nsid w:val="3D7B54E8"/>
    <w:multiLevelType w:val="multilevel"/>
    <w:tmpl w:val="45C056A2"/>
    <w:numStyleLink w:val="ListBulleted"/>
  </w:abstractNum>
  <w:abstractNum w:abstractNumId="10">
    <w:nsid w:val="3E465061"/>
    <w:multiLevelType w:val="multilevel"/>
    <w:tmpl w:val="0C09001D"/>
    <w:styleLink w:val="ListRoman"/>
    <w:lvl w:ilvl="0">
      <w:start w:val="1"/>
      <w:numFmt w:val="lowerRoman"/>
      <w:lvlText w:val="%1)"/>
      <w:lvlJc w:val="left"/>
      <w:pPr>
        <w:tabs>
          <w:tab w:val="num" w:pos="360"/>
        </w:tabs>
        <w:ind w:left="180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42502629"/>
    <w:multiLevelType w:val="multilevel"/>
    <w:tmpl w:val="C53E5448"/>
    <w:numStyleLink w:val="ListLettered"/>
  </w:abstractNum>
  <w:abstractNum w:abstractNumId="12">
    <w:nsid w:val="42AC7558"/>
    <w:multiLevelType w:val="multilevel"/>
    <w:tmpl w:val="45C056A2"/>
    <w:numStyleLink w:val="ListBulleted"/>
  </w:abstractNum>
  <w:abstractNum w:abstractNumId="13">
    <w:nsid w:val="43833A83"/>
    <w:multiLevelType w:val="multilevel"/>
    <w:tmpl w:val="45C056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610"/>
        </w:tabs>
        <w:ind w:left="1610" w:hanging="17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550588F"/>
    <w:multiLevelType w:val="hybridMultilevel"/>
    <w:tmpl w:val="B442E242"/>
    <w:lvl w:ilvl="0" w:tplc="80BE9FA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7214E7"/>
    <w:multiLevelType w:val="multilevel"/>
    <w:tmpl w:val="F9F82B6A"/>
    <w:lvl w:ilvl="0">
      <w:start w:val="1"/>
      <w:numFmt w:val="decimal"/>
      <w:pStyle w:val="Heading4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tyle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yle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58370C91"/>
    <w:multiLevelType w:val="multilevel"/>
    <w:tmpl w:val="C53E5448"/>
    <w:styleLink w:val="ListLettered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610"/>
        </w:tabs>
        <w:ind w:left="1610" w:hanging="17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9822052"/>
    <w:multiLevelType w:val="multilevel"/>
    <w:tmpl w:val="0C09001D"/>
    <w:numStyleLink w:val="ListRoman"/>
  </w:abstractNum>
  <w:abstractNum w:abstractNumId="18">
    <w:nsid w:val="5DF01831"/>
    <w:multiLevelType w:val="multilevel"/>
    <w:tmpl w:val="45C056A2"/>
    <w:numStyleLink w:val="ListBulleted"/>
  </w:abstractNum>
  <w:abstractNum w:abstractNumId="19">
    <w:nsid w:val="68AE2217"/>
    <w:multiLevelType w:val="multilevel"/>
    <w:tmpl w:val="0C09001D"/>
    <w:numStyleLink w:val="ListRoman"/>
  </w:abstractNum>
  <w:abstractNum w:abstractNumId="20">
    <w:nsid w:val="6AC255AE"/>
    <w:multiLevelType w:val="multilevel"/>
    <w:tmpl w:val="45C056A2"/>
    <w:numStyleLink w:val="ListBulleted"/>
  </w:abstractNum>
  <w:abstractNum w:abstractNumId="21">
    <w:nsid w:val="6F19576E"/>
    <w:multiLevelType w:val="multilevel"/>
    <w:tmpl w:val="0C09001D"/>
    <w:numStyleLink w:val="ListRoman"/>
  </w:abstractNum>
  <w:abstractNum w:abstractNumId="22">
    <w:nsid w:val="7AB963AD"/>
    <w:multiLevelType w:val="multilevel"/>
    <w:tmpl w:val="45C056A2"/>
    <w:numStyleLink w:val="ListBulleted"/>
  </w:abstractNum>
  <w:num w:numId="1">
    <w:abstractNumId w:val="0"/>
  </w:num>
  <w:num w:numId="2">
    <w:abstractNumId w:val="6"/>
  </w:num>
  <w:num w:numId="3">
    <w:abstractNumId w:val="15"/>
  </w:num>
  <w:num w:numId="4">
    <w:abstractNumId w:val="16"/>
  </w:num>
  <w:num w:numId="5">
    <w:abstractNumId w:val="2"/>
  </w:num>
  <w:num w:numId="6">
    <w:abstractNumId w:val="10"/>
  </w:num>
  <w:num w:numId="7">
    <w:abstractNumId w:val="20"/>
  </w:num>
  <w:num w:numId="8">
    <w:abstractNumId w:val="12"/>
  </w:num>
  <w:num w:numId="9">
    <w:abstractNumId w:val="22"/>
  </w:num>
  <w:num w:numId="10">
    <w:abstractNumId w:val="18"/>
  </w:num>
  <w:num w:numId="11">
    <w:abstractNumId w:val="5"/>
  </w:num>
  <w:num w:numId="12">
    <w:abstractNumId w:val="7"/>
  </w:num>
  <w:num w:numId="13">
    <w:abstractNumId w:val="8"/>
  </w:num>
  <w:num w:numId="14">
    <w:abstractNumId w:val="4"/>
  </w:num>
  <w:num w:numId="15">
    <w:abstractNumId w:val="13"/>
  </w:num>
  <w:num w:numId="16">
    <w:abstractNumId w:val="9"/>
  </w:num>
  <w:num w:numId="17">
    <w:abstractNumId w:val="1"/>
  </w:num>
  <w:num w:numId="18">
    <w:abstractNumId w:val="17"/>
  </w:num>
  <w:num w:numId="19">
    <w:abstractNumId w:val="11"/>
  </w:num>
  <w:num w:numId="20">
    <w:abstractNumId w:val="3"/>
  </w:num>
  <w:num w:numId="21">
    <w:abstractNumId w:val="21"/>
  </w:num>
  <w:num w:numId="22">
    <w:abstractNumId w:val="19"/>
  </w:num>
  <w:num w:numId="23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2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0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57"/>
    <w:rsid w:val="00000678"/>
    <w:rsid w:val="00003101"/>
    <w:rsid w:val="00005723"/>
    <w:rsid w:val="00005D05"/>
    <w:rsid w:val="00010D9F"/>
    <w:rsid w:val="00010EFB"/>
    <w:rsid w:val="00011643"/>
    <w:rsid w:val="00011C9C"/>
    <w:rsid w:val="0001532C"/>
    <w:rsid w:val="00016A3D"/>
    <w:rsid w:val="0002127A"/>
    <w:rsid w:val="00022A88"/>
    <w:rsid w:val="0002784A"/>
    <w:rsid w:val="0002789F"/>
    <w:rsid w:val="000302A6"/>
    <w:rsid w:val="00031558"/>
    <w:rsid w:val="00034A56"/>
    <w:rsid w:val="00034AF1"/>
    <w:rsid w:val="00035097"/>
    <w:rsid w:val="000424B0"/>
    <w:rsid w:val="0004600B"/>
    <w:rsid w:val="00047E73"/>
    <w:rsid w:val="000510A6"/>
    <w:rsid w:val="0005207B"/>
    <w:rsid w:val="00052C9B"/>
    <w:rsid w:val="0005351A"/>
    <w:rsid w:val="000557D5"/>
    <w:rsid w:val="00055CFD"/>
    <w:rsid w:val="0005647A"/>
    <w:rsid w:val="000602D6"/>
    <w:rsid w:val="00065FA6"/>
    <w:rsid w:val="00066CD7"/>
    <w:rsid w:val="00073563"/>
    <w:rsid w:val="0007604D"/>
    <w:rsid w:val="0007785D"/>
    <w:rsid w:val="0008247D"/>
    <w:rsid w:val="00084C9E"/>
    <w:rsid w:val="00087115"/>
    <w:rsid w:val="000966C5"/>
    <w:rsid w:val="00096D0A"/>
    <w:rsid w:val="00097035"/>
    <w:rsid w:val="000A10A4"/>
    <w:rsid w:val="000A2AAE"/>
    <w:rsid w:val="000A2EF8"/>
    <w:rsid w:val="000A4958"/>
    <w:rsid w:val="000A4962"/>
    <w:rsid w:val="000A5093"/>
    <w:rsid w:val="000A6CEA"/>
    <w:rsid w:val="000B3193"/>
    <w:rsid w:val="000B4BA7"/>
    <w:rsid w:val="000B571A"/>
    <w:rsid w:val="000B6C07"/>
    <w:rsid w:val="000C203F"/>
    <w:rsid w:val="000C3D3B"/>
    <w:rsid w:val="000C7D3F"/>
    <w:rsid w:val="000D234E"/>
    <w:rsid w:val="000D2809"/>
    <w:rsid w:val="000D4591"/>
    <w:rsid w:val="000D6137"/>
    <w:rsid w:val="000E21D5"/>
    <w:rsid w:val="000E4699"/>
    <w:rsid w:val="000E78BF"/>
    <w:rsid w:val="000F0096"/>
    <w:rsid w:val="000F1413"/>
    <w:rsid w:val="000F18BA"/>
    <w:rsid w:val="000F1960"/>
    <w:rsid w:val="000F20B4"/>
    <w:rsid w:val="000F303B"/>
    <w:rsid w:val="000F41A2"/>
    <w:rsid w:val="000F6E62"/>
    <w:rsid w:val="00101CD1"/>
    <w:rsid w:val="00102076"/>
    <w:rsid w:val="00103C27"/>
    <w:rsid w:val="0010554D"/>
    <w:rsid w:val="001068C9"/>
    <w:rsid w:val="001125BA"/>
    <w:rsid w:val="001141DC"/>
    <w:rsid w:val="00114E4C"/>
    <w:rsid w:val="001161A8"/>
    <w:rsid w:val="001172AA"/>
    <w:rsid w:val="00117E1B"/>
    <w:rsid w:val="00123B3D"/>
    <w:rsid w:val="0012529B"/>
    <w:rsid w:val="00125889"/>
    <w:rsid w:val="001266C8"/>
    <w:rsid w:val="00127E4A"/>
    <w:rsid w:val="001305D9"/>
    <w:rsid w:val="00131580"/>
    <w:rsid w:val="00131949"/>
    <w:rsid w:val="00135837"/>
    <w:rsid w:val="0013682E"/>
    <w:rsid w:val="00136E00"/>
    <w:rsid w:val="001402E8"/>
    <w:rsid w:val="00141F2F"/>
    <w:rsid w:val="00143227"/>
    <w:rsid w:val="001451D3"/>
    <w:rsid w:val="00153041"/>
    <w:rsid w:val="001568EF"/>
    <w:rsid w:val="00162B24"/>
    <w:rsid w:val="00170360"/>
    <w:rsid w:val="00171716"/>
    <w:rsid w:val="00172C2B"/>
    <w:rsid w:val="00174F93"/>
    <w:rsid w:val="00185B7A"/>
    <w:rsid w:val="00190629"/>
    <w:rsid w:val="0019291E"/>
    <w:rsid w:val="00192BCE"/>
    <w:rsid w:val="00194941"/>
    <w:rsid w:val="001969BB"/>
    <w:rsid w:val="00196A82"/>
    <w:rsid w:val="00197524"/>
    <w:rsid w:val="00197F8C"/>
    <w:rsid w:val="001A2E12"/>
    <w:rsid w:val="001A44B6"/>
    <w:rsid w:val="001A5CEA"/>
    <w:rsid w:val="001A676E"/>
    <w:rsid w:val="001B1E5C"/>
    <w:rsid w:val="001B2E88"/>
    <w:rsid w:val="001B47E1"/>
    <w:rsid w:val="001B4B86"/>
    <w:rsid w:val="001B518D"/>
    <w:rsid w:val="001C089E"/>
    <w:rsid w:val="001C1C1E"/>
    <w:rsid w:val="001C2618"/>
    <w:rsid w:val="001C4C1A"/>
    <w:rsid w:val="001C54C8"/>
    <w:rsid w:val="001D2E3C"/>
    <w:rsid w:val="001D606E"/>
    <w:rsid w:val="001E0776"/>
    <w:rsid w:val="001E59C8"/>
    <w:rsid w:val="001E603B"/>
    <w:rsid w:val="001F0916"/>
    <w:rsid w:val="001F1EDD"/>
    <w:rsid w:val="001F5BAC"/>
    <w:rsid w:val="001F603D"/>
    <w:rsid w:val="001F6526"/>
    <w:rsid w:val="001F73D0"/>
    <w:rsid w:val="002044D4"/>
    <w:rsid w:val="002047A2"/>
    <w:rsid w:val="00206759"/>
    <w:rsid w:val="002101E4"/>
    <w:rsid w:val="00212252"/>
    <w:rsid w:val="00213DE2"/>
    <w:rsid w:val="00216D05"/>
    <w:rsid w:val="00217992"/>
    <w:rsid w:val="00222D1C"/>
    <w:rsid w:val="00223E61"/>
    <w:rsid w:val="002252A4"/>
    <w:rsid w:val="002259E2"/>
    <w:rsid w:val="00231CBC"/>
    <w:rsid w:val="00233380"/>
    <w:rsid w:val="0023366F"/>
    <w:rsid w:val="00233B7A"/>
    <w:rsid w:val="0023449A"/>
    <w:rsid w:val="00237389"/>
    <w:rsid w:val="002415D7"/>
    <w:rsid w:val="002416F1"/>
    <w:rsid w:val="0024285D"/>
    <w:rsid w:val="00243A73"/>
    <w:rsid w:val="002516B0"/>
    <w:rsid w:val="00255327"/>
    <w:rsid w:val="002559AE"/>
    <w:rsid w:val="00257A57"/>
    <w:rsid w:val="00263225"/>
    <w:rsid w:val="00263907"/>
    <w:rsid w:val="00265A48"/>
    <w:rsid w:val="00265A92"/>
    <w:rsid w:val="00266050"/>
    <w:rsid w:val="00266545"/>
    <w:rsid w:val="00267234"/>
    <w:rsid w:val="0026751C"/>
    <w:rsid w:val="00267F04"/>
    <w:rsid w:val="0027431B"/>
    <w:rsid w:val="002755A2"/>
    <w:rsid w:val="002755D6"/>
    <w:rsid w:val="0028002E"/>
    <w:rsid w:val="002847E0"/>
    <w:rsid w:val="00285EFC"/>
    <w:rsid w:val="002863E2"/>
    <w:rsid w:val="00286935"/>
    <w:rsid w:val="002906FB"/>
    <w:rsid w:val="00291D7B"/>
    <w:rsid w:val="0029342F"/>
    <w:rsid w:val="002951B3"/>
    <w:rsid w:val="002973E3"/>
    <w:rsid w:val="002A1970"/>
    <w:rsid w:val="002A1BDE"/>
    <w:rsid w:val="002A7541"/>
    <w:rsid w:val="002B1DB6"/>
    <w:rsid w:val="002B49C1"/>
    <w:rsid w:val="002B5881"/>
    <w:rsid w:val="002B6DB9"/>
    <w:rsid w:val="002C00C6"/>
    <w:rsid w:val="002C1225"/>
    <w:rsid w:val="002C1E14"/>
    <w:rsid w:val="002C46A5"/>
    <w:rsid w:val="002C672F"/>
    <w:rsid w:val="002C7BA5"/>
    <w:rsid w:val="002D5734"/>
    <w:rsid w:val="002E1322"/>
    <w:rsid w:val="002E250D"/>
    <w:rsid w:val="002E7212"/>
    <w:rsid w:val="002F1284"/>
    <w:rsid w:val="002F1288"/>
    <w:rsid w:val="002F1E9E"/>
    <w:rsid w:val="002F23B6"/>
    <w:rsid w:val="002F4502"/>
    <w:rsid w:val="002F4E66"/>
    <w:rsid w:val="002F5711"/>
    <w:rsid w:val="002F6A39"/>
    <w:rsid w:val="00300CEA"/>
    <w:rsid w:val="003016E9"/>
    <w:rsid w:val="00304B1B"/>
    <w:rsid w:val="00306601"/>
    <w:rsid w:val="00306E2E"/>
    <w:rsid w:val="00314D46"/>
    <w:rsid w:val="003156CA"/>
    <w:rsid w:val="003162D8"/>
    <w:rsid w:val="00325B87"/>
    <w:rsid w:val="00326FD1"/>
    <w:rsid w:val="00327C51"/>
    <w:rsid w:val="00335426"/>
    <w:rsid w:val="00335A75"/>
    <w:rsid w:val="00337A23"/>
    <w:rsid w:val="00344405"/>
    <w:rsid w:val="003452C7"/>
    <w:rsid w:val="00346A08"/>
    <w:rsid w:val="00347198"/>
    <w:rsid w:val="0034748E"/>
    <w:rsid w:val="00347680"/>
    <w:rsid w:val="00347DDA"/>
    <w:rsid w:val="003500B3"/>
    <w:rsid w:val="0035257A"/>
    <w:rsid w:val="00355570"/>
    <w:rsid w:val="00357270"/>
    <w:rsid w:val="003602AA"/>
    <w:rsid w:val="0036266A"/>
    <w:rsid w:val="0036422F"/>
    <w:rsid w:val="003674EF"/>
    <w:rsid w:val="00371FFA"/>
    <w:rsid w:val="00372024"/>
    <w:rsid w:val="0038273E"/>
    <w:rsid w:val="00382A0B"/>
    <w:rsid w:val="003874CF"/>
    <w:rsid w:val="00387E70"/>
    <w:rsid w:val="00395487"/>
    <w:rsid w:val="0039736A"/>
    <w:rsid w:val="003A0D26"/>
    <w:rsid w:val="003A2205"/>
    <w:rsid w:val="003A22DB"/>
    <w:rsid w:val="003A24A4"/>
    <w:rsid w:val="003A32E5"/>
    <w:rsid w:val="003A4120"/>
    <w:rsid w:val="003A5BA4"/>
    <w:rsid w:val="003B5C8C"/>
    <w:rsid w:val="003B5DA7"/>
    <w:rsid w:val="003B7E2F"/>
    <w:rsid w:val="003C0DFA"/>
    <w:rsid w:val="003C252B"/>
    <w:rsid w:val="003C377D"/>
    <w:rsid w:val="003D0EB3"/>
    <w:rsid w:val="003D1566"/>
    <w:rsid w:val="003D7887"/>
    <w:rsid w:val="003D7B0E"/>
    <w:rsid w:val="003E0C3F"/>
    <w:rsid w:val="003E33C9"/>
    <w:rsid w:val="003E376C"/>
    <w:rsid w:val="003E40BA"/>
    <w:rsid w:val="003E4504"/>
    <w:rsid w:val="003F574A"/>
    <w:rsid w:val="003F6DA1"/>
    <w:rsid w:val="003F7452"/>
    <w:rsid w:val="003F7D95"/>
    <w:rsid w:val="00400912"/>
    <w:rsid w:val="00403009"/>
    <w:rsid w:val="00403063"/>
    <w:rsid w:val="00404CF8"/>
    <w:rsid w:val="00404E31"/>
    <w:rsid w:val="004074F0"/>
    <w:rsid w:val="00407A8B"/>
    <w:rsid w:val="00412517"/>
    <w:rsid w:val="00417372"/>
    <w:rsid w:val="00422CE8"/>
    <w:rsid w:val="00425DD3"/>
    <w:rsid w:val="00434A15"/>
    <w:rsid w:val="004378BE"/>
    <w:rsid w:val="00440460"/>
    <w:rsid w:val="00441F03"/>
    <w:rsid w:val="00442C93"/>
    <w:rsid w:val="0044455C"/>
    <w:rsid w:val="00445F55"/>
    <w:rsid w:val="00451A78"/>
    <w:rsid w:val="00454300"/>
    <w:rsid w:val="0045540D"/>
    <w:rsid w:val="00456292"/>
    <w:rsid w:val="00457702"/>
    <w:rsid w:val="00457CC3"/>
    <w:rsid w:val="0046325D"/>
    <w:rsid w:val="00466F18"/>
    <w:rsid w:val="004703D5"/>
    <w:rsid w:val="00470816"/>
    <w:rsid w:val="0047315A"/>
    <w:rsid w:val="00473943"/>
    <w:rsid w:val="004773A0"/>
    <w:rsid w:val="00477A09"/>
    <w:rsid w:val="00481B6B"/>
    <w:rsid w:val="00482E6D"/>
    <w:rsid w:val="00483BAB"/>
    <w:rsid w:val="00486995"/>
    <w:rsid w:val="004919A5"/>
    <w:rsid w:val="00491AC4"/>
    <w:rsid w:val="00493175"/>
    <w:rsid w:val="00493596"/>
    <w:rsid w:val="004A165F"/>
    <w:rsid w:val="004A2DC8"/>
    <w:rsid w:val="004A4DBA"/>
    <w:rsid w:val="004A5BC0"/>
    <w:rsid w:val="004A672C"/>
    <w:rsid w:val="004A7631"/>
    <w:rsid w:val="004B20F5"/>
    <w:rsid w:val="004B304A"/>
    <w:rsid w:val="004B402C"/>
    <w:rsid w:val="004C042D"/>
    <w:rsid w:val="004C0ED8"/>
    <w:rsid w:val="004C3D00"/>
    <w:rsid w:val="004C3D32"/>
    <w:rsid w:val="004C61DC"/>
    <w:rsid w:val="004C7540"/>
    <w:rsid w:val="004C766B"/>
    <w:rsid w:val="004D175A"/>
    <w:rsid w:val="004D1BD7"/>
    <w:rsid w:val="004D1CE0"/>
    <w:rsid w:val="004E0655"/>
    <w:rsid w:val="004E0B04"/>
    <w:rsid w:val="004E1B26"/>
    <w:rsid w:val="004E3571"/>
    <w:rsid w:val="004E496B"/>
    <w:rsid w:val="004E4AFC"/>
    <w:rsid w:val="004E7F18"/>
    <w:rsid w:val="004F26AB"/>
    <w:rsid w:val="004F2D28"/>
    <w:rsid w:val="004F2E1F"/>
    <w:rsid w:val="004F3AE2"/>
    <w:rsid w:val="00500B50"/>
    <w:rsid w:val="005017C8"/>
    <w:rsid w:val="0050626D"/>
    <w:rsid w:val="00506995"/>
    <w:rsid w:val="00510917"/>
    <w:rsid w:val="00511B6E"/>
    <w:rsid w:val="0051388F"/>
    <w:rsid w:val="0051514A"/>
    <w:rsid w:val="005164D2"/>
    <w:rsid w:val="00520AAF"/>
    <w:rsid w:val="00520E76"/>
    <w:rsid w:val="00523A98"/>
    <w:rsid w:val="00523E85"/>
    <w:rsid w:val="00524DDC"/>
    <w:rsid w:val="005268EB"/>
    <w:rsid w:val="00527BE1"/>
    <w:rsid w:val="00527C0C"/>
    <w:rsid w:val="00527C3C"/>
    <w:rsid w:val="00527C4C"/>
    <w:rsid w:val="005314F2"/>
    <w:rsid w:val="00531A99"/>
    <w:rsid w:val="00532395"/>
    <w:rsid w:val="0053251A"/>
    <w:rsid w:val="0053761F"/>
    <w:rsid w:val="00542D75"/>
    <w:rsid w:val="00546C1A"/>
    <w:rsid w:val="0055091F"/>
    <w:rsid w:val="0055113F"/>
    <w:rsid w:val="0055140C"/>
    <w:rsid w:val="00552E2D"/>
    <w:rsid w:val="00554DBA"/>
    <w:rsid w:val="00557B15"/>
    <w:rsid w:val="005605AC"/>
    <w:rsid w:val="00561024"/>
    <w:rsid w:val="00562CF0"/>
    <w:rsid w:val="00564D69"/>
    <w:rsid w:val="00570EB7"/>
    <w:rsid w:val="0057114D"/>
    <w:rsid w:val="00571219"/>
    <w:rsid w:val="00572080"/>
    <w:rsid w:val="00574672"/>
    <w:rsid w:val="00575194"/>
    <w:rsid w:val="00575C30"/>
    <w:rsid w:val="00576158"/>
    <w:rsid w:val="0058076B"/>
    <w:rsid w:val="00583711"/>
    <w:rsid w:val="005864F4"/>
    <w:rsid w:val="005865A5"/>
    <w:rsid w:val="0059067C"/>
    <w:rsid w:val="005908C5"/>
    <w:rsid w:val="00591E84"/>
    <w:rsid w:val="0059502A"/>
    <w:rsid w:val="005955FA"/>
    <w:rsid w:val="0059736A"/>
    <w:rsid w:val="005A0EB3"/>
    <w:rsid w:val="005A2524"/>
    <w:rsid w:val="005A3D9B"/>
    <w:rsid w:val="005B0F2C"/>
    <w:rsid w:val="005B238B"/>
    <w:rsid w:val="005B2FA8"/>
    <w:rsid w:val="005B6662"/>
    <w:rsid w:val="005B759D"/>
    <w:rsid w:val="005C262E"/>
    <w:rsid w:val="005D021E"/>
    <w:rsid w:val="005D10B8"/>
    <w:rsid w:val="005D2A3A"/>
    <w:rsid w:val="005D48D4"/>
    <w:rsid w:val="005D4A28"/>
    <w:rsid w:val="005D506D"/>
    <w:rsid w:val="005E1DDB"/>
    <w:rsid w:val="005E29AA"/>
    <w:rsid w:val="005E7524"/>
    <w:rsid w:val="005E7ABC"/>
    <w:rsid w:val="005F14A8"/>
    <w:rsid w:val="005F1B02"/>
    <w:rsid w:val="005F1F40"/>
    <w:rsid w:val="005F2ED5"/>
    <w:rsid w:val="005F3424"/>
    <w:rsid w:val="006011BB"/>
    <w:rsid w:val="00604E84"/>
    <w:rsid w:val="00605C0D"/>
    <w:rsid w:val="006079B0"/>
    <w:rsid w:val="00615F0B"/>
    <w:rsid w:val="00616B2B"/>
    <w:rsid w:val="00621CB4"/>
    <w:rsid w:val="00622275"/>
    <w:rsid w:val="006227C6"/>
    <w:rsid w:val="006228D1"/>
    <w:rsid w:val="00622A59"/>
    <w:rsid w:val="00623B01"/>
    <w:rsid w:val="006245C8"/>
    <w:rsid w:val="006245D4"/>
    <w:rsid w:val="00625990"/>
    <w:rsid w:val="00626498"/>
    <w:rsid w:val="00626B39"/>
    <w:rsid w:val="00626EDE"/>
    <w:rsid w:val="006277E4"/>
    <w:rsid w:val="0063057F"/>
    <w:rsid w:val="00631267"/>
    <w:rsid w:val="00631384"/>
    <w:rsid w:val="006371F3"/>
    <w:rsid w:val="00644C69"/>
    <w:rsid w:val="00645A18"/>
    <w:rsid w:val="00646AC8"/>
    <w:rsid w:val="00646B39"/>
    <w:rsid w:val="00647151"/>
    <w:rsid w:val="006507C3"/>
    <w:rsid w:val="00653553"/>
    <w:rsid w:val="00653FD6"/>
    <w:rsid w:val="006567DF"/>
    <w:rsid w:val="00656D76"/>
    <w:rsid w:val="00657F3B"/>
    <w:rsid w:val="00662ACD"/>
    <w:rsid w:val="0066304C"/>
    <w:rsid w:val="00663565"/>
    <w:rsid w:val="0066451D"/>
    <w:rsid w:val="00664BD6"/>
    <w:rsid w:val="006651F7"/>
    <w:rsid w:val="006662CA"/>
    <w:rsid w:val="006713C4"/>
    <w:rsid w:val="00674F9D"/>
    <w:rsid w:val="00676811"/>
    <w:rsid w:val="00680465"/>
    <w:rsid w:val="00682C22"/>
    <w:rsid w:val="0068302F"/>
    <w:rsid w:val="006836D7"/>
    <w:rsid w:val="006843E1"/>
    <w:rsid w:val="006872AE"/>
    <w:rsid w:val="00687C86"/>
    <w:rsid w:val="00690BB7"/>
    <w:rsid w:val="00692520"/>
    <w:rsid w:val="006935B9"/>
    <w:rsid w:val="00695570"/>
    <w:rsid w:val="00696179"/>
    <w:rsid w:val="006962AE"/>
    <w:rsid w:val="006A03C7"/>
    <w:rsid w:val="006A14E3"/>
    <w:rsid w:val="006A19BF"/>
    <w:rsid w:val="006A2397"/>
    <w:rsid w:val="006A2641"/>
    <w:rsid w:val="006A3F8A"/>
    <w:rsid w:val="006A437D"/>
    <w:rsid w:val="006B09B5"/>
    <w:rsid w:val="006B2011"/>
    <w:rsid w:val="006B3196"/>
    <w:rsid w:val="006B66BF"/>
    <w:rsid w:val="006B6F3C"/>
    <w:rsid w:val="006C1C95"/>
    <w:rsid w:val="006C320F"/>
    <w:rsid w:val="006C43F2"/>
    <w:rsid w:val="006C5A4E"/>
    <w:rsid w:val="006D3422"/>
    <w:rsid w:val="006D4CC1"/>
    <w:rsid w:val="006D7F4E"/>
    <w:rsid w:val="006E092B"/>
    <w:rsid w:val="006E32AC"/>
    <w:rsid w:val="006E73D4"/>
    <w:rsid w:val="006F082F"/>
    <w:rsid w:val="006F265D"/>
    <w:rsid w:val="006F2ABD"/>
    <w:rsid w:val="006F4A62"/>
    <w:rsid w:val="006F791D"/>
    <w:rsid w:val="00700AEC"/>
    <w:rsid w:val="007012AF"/>
    <w:rsid w:val="0070184A"/>
    <w:rsid w:val="00701E76"/>
    <w:rsid w:val="00704CC8"/>
    <w:rsid w:val="00704DDC"/>
    <w:rsid w:val="00705212"/>
    <w:rsid w:val="007056CC"/>
    <w:rsid w:val="007103A0"/>
    <w:rsid w:val="00710EE6"/>
    <w:rsid w:val="007121E6"/>
    <w:rsid w:val="00712BC8"/>
    <w:rsid w:val="00712EDA"/>
    <w:rsid w:val="00716E96"/>
    <w:rsid w:val="00717961"/>
    <w:rsid w:val="00717CB1"/>
    <w:rsid w:val="007245B6"/>
    <w:rsid w:val="0072541E"/>
    <w:rsid w:val="00726080"/>
    <w:rsid w:val="00731252"/>
    <w:rsid w:val="00731763"/>
    <w:rsid w:val="007325FD"/>
    <w:rsid w:val="007328E8"/>
    <w:rsid w:val="00732986"/>
    <w:rsid w:val="00736C73"/>
    <w:rsid w:val="007404C1"/>
    <w:rsid w:val="00740D40"/>
    <w:rsid w:val="0074776C"/>
    <w:rsid w:val="00754C31"/>
    <w:rsid w:val="00756108"/>
    <w:rsid w:val="007577EA"/>
    <w:rsid w:val="00760BCF"/>
    <w:rsid w:val="00760D32"/>
    <w:rsid w:val="00761CE9"/>
    <w:rsid w:val="00764A00"/>
    <w:rsid w:val="007701D3"/>
    <w:rsid w:val="00776C92"/>
    <w:rsid w:val="0077745F"/>
    <w:rsid w:val="00781C9E"/>
    <w:rsid w:val="00781CAF"/>
    <w:rsid w:val="0078347C"/>
    <w:rsid w:val="00783C04"/>
    <w:rsid w:val="007841F5"/>
    <w:rsid w:val="0078558B"/>
    <w:rsid w:val="00787184"/>
    <w:rsid w:val="0079035B"/>
    <w:rsid w:val="00795F6A"/>
    <w:rsid w:val="007A30AA"/>
    <w:rsid w:val="007A388C"/>
    <w:rsid w:val="007A54EC"/>
    <w:rsid w:val="007B0F73"/>
    <w:rsid w:val="007B1302"/>
    <w:rsid w:val="007B2352"/>
    <w:rsid w:val="007B2B70"/>
    <w:rsid w:val="007B2BE6"/>
    <w:rsid w:val="007B61BD"/>
    <w:rsid w:val="007C097C"/>
    <w:rsid w:val="007C4FF7"/>
    <w:rsid w:val="007C5652"/>
    <w:rsid w:val="007C5A9A"/>
    <w:rsid w:val="007C7F07"/>
    <w:rsid w:val="007D0BD0"/>
    <w:rsid w:val="007D2032"/>
    <w:rsid w:val="007D368E"/>
    <w:rsid w:val="007D6B44"/>
    <w:rsid w:val="007D7457"/>
    <w:rsid w:val="007E26A9"/>
    <w:rsid w:val="007E4D90"/>
    <w:rsid w:val="007E7561"/>
    <w:rsid w:val="007E75DA"/>
    <w:rsid w:val="007E7810"/>
    <w:rsid w:val="007E788E"/>
    <w:rsid w:val="007E7D25"/>
    <w:rsid w:val="007F62E7"/>
    <w:rsid w:val="007F642B"/>
    <w:rsid w:val="007F6544"/>
    <w:rsid w:val="007F6DEF"/>
    <w:rsid w:val="007F7100"/>
    <w:rsid w:val="0080011E"/>
    <w:rsid w:val="00801804"/>
    <w:rsid w:val="00802415"/>
    <w:rsid w:val="008035F0"/>
    <w:rsid w:val="00804725"/>
    <w:rsid w:val="00806106"/>
    <w:rsid w:val="00811B04"/>
    <w:rsid w:val="008122BE"/>
    <w:rsid w:val="00816882"/>
    <w:rsid w:val="00816DE2"/>
    <w:rsid w:val="00817D5D"/>
    <w:rsid w:val="008209CD"/>
    <w:rsid w:val="00821569"/>
    <w:rsid w:val="00823897"/>
    <w:rsid w:val="00823AF2"/>
    <w:rsid w:val="008249FD"/>
    <w:rsid w:val="0082773D"/>
    <w:rsid w:val="008333CA"/>
    <w:rsid w:val="00834D1A"/>
    <w:rsid w:val="0083619E"/>
    <w:rsid w:val="00840BE1"/>
    <w:rsid w:val="008421F9"/>
    <w:rsid w:val="0084332A"/>
    <w:rsid w:val="008434E5"/>
    <w:rsid w:val="00843D05"/>
    <w:rsid w:val="00844C66"/>
    <w:rsid w:val="008454A5"/>
    <w:rsid w:val="00851276"/>
    <w:rsid w:val="0085149A"/>
    <w:rsid w:val="0085292C"/>
    <w:rsid w:val="00860539"/>
    <w:rsid w:val="00862D86"/>
    <w:rsid w:val="00864CFC"/>
    <w:rsid w:val="0086525D"/>
    <w:rsid w:val="00865CC5"/>
    <w:rsid w:val="0086693C"/>
    <w:rsid w:val="0086779D"/>
    <w:rsid w:val="0086780C"/>
    <w:rsid w:val="008707C9"/>
    <w:rsid w:val="00871E81"/>
    <w:rsid w:val="00872020"/>
    <w:rsid w:val="00876003"/>
    <w:rsid w:val="008808F8"/>
    <w:rsid w:val="008921E4"/>
    <w:rsid w:val="008977E0"/>
    <w:rsid w:val="008A2D46"/>
    <w:rsid w:val="008A49DE"/>
    <w:rsid w:val="008A4D05"/>
    <w:rsid w:val="008A73E8"/>
    <w:rsid w:val="008B02BD"/>
    <w:rsid w:val="008B07E3"/>
    <w:rsid w:val="008B0F84"/>
    <w:rsid w:val="008B1128"/>
    <w:rsid w:val="008B4436"/>
    <w:rsid w:val="008B5C6C"/>
    <w:rsid w:val="008C1395"/>
    <w:rsid w:val="008C4DFE"/>
    <w:rsid w:val="008C59AB"/>
    <w:rsid w:val="008C5B61"/>
    <w:rsid w:val="008C7D33"/>
    <w:rsid w:val="008D13C4"/>
    <w:rsid w:val="008D1D7C"/>
    <w:rsid w:val="008D22E0"/>
    <w:rsid w:val="008D30BD"/>
    <w:rsid w:val="008D45F0"/>
    <w:rsid w:val="008D5745"/>
    <w:rsid w:val="008E1457"/>
    <w:rsid w:val="008E34B2"/>
    <w:rsid w:val="008E490B"/>
    <w:rsid w:val="008E58EB"/>
    <w:rsid w:val="008F3187"/>
    <w:rsid w:val="008F73D4"/>
    <w:rsid w:val="009001D8"/>
    <w:rsid w:val="00901788"/>
    <w:rsid w:val="009022A5"/>
    <w:rsid w:val="00904F87"/>
    <w:rsid w:val="009067AF"/>
    <w:rsid w:val="009100B6"/>
    <w:rsid w:val="00910E41"/>
    <w:rsid w:val="00911CCE"/>
    <w:rsid w:val="00911F0D"/>
    <w:rsid w:val="00912A25"/>
    <w:rsid w:val="0091305B"/>
    <w:rsid w:val="0091792E"/>
    <w:rsid w:val="00922661"/>
    <w:rsid w:val="0092313B"/>
    <w:rsid w:val="00923AB7"/>
    <w:rsid w:val="00924897"/>
    <w:rsid w:val="009253BF"/>
    <w:rsid w:val="00926F20"/>
    <w:rsid w:val="009271DD"/>
    <w:rsid w:val="00930AA5"/>
    <w:rsid w:val="00931833"/>
    <w:rsid w:val="00931CBE"/>
    <w:rsid w:val="009324C4"/>
    <w:rsid w:val="00932815"/>
    <w:rsid w:val="00933526"/>
    <w:rsid w:val="009335DC"/>
    <w:rsid w:val="00934F1F"/>
    <w:rsid w:val="009357DC"/>
    <w:rsid w:val="00940CBD"/>
    <w:rsid w:val="00946681"/>
    <w:rsid w:val="00946ACB"/>
    <w:rsid w:val="00952407"/>
    <w:rsid w:val="0095663E"/>
    <w:rsid w:val="0095683D"/>
    <w:rsid w:val="00962533"/>
    <w:rsid w:val="00962548"/>
    <w:rsid w:val="00967580"/>
    <w:rsid w:val="00971801"/>
    <w:rsid w:val="00971851"/>
    <w:rsid w:val="00973EEC"/>
    <w:rsid w:val="0097516C"/>
    <w:rsid w:val="00975C3E"/>
    <w:rsid w:val="00980F7F"/>
    <w:rsid w:val="00981F0F"/>
    <w:rsid w:val="00984EFA"/>
    <w:rsid w:val="009866A4"/>
    <w:rsid w:val="00986A89"/>
    <w:rsid w:val="009877EF"/>
    <w:rsid w:val="00987A1E"/>
    <w:rsid w:val="00990D25"/>
    <w:rsid w:val="00993CA4"/>
    <w:rsid w:val="00996316"/>
    <w:rsid w:val="009968C1"/>
    <w:rsid w:val="009A0C45"/>
    <w:rsid w:val="009A16D8"/>
    <w:rsid w:val="009A1E79"/>
    <w:rsid w:val="009A6777"/>
    <w:rsid w:val="009A7CA6"/>
    <w:rsid w:val="009B0646"/>
    <w:rsid w:val="009B1CAF"/>
    <w:rsid w:val="009B3270"/>
    <w:rsid w:val="009B57B9"/>
    <w:rsid w:val="009B7D39"/>
    <w:rsid w:val="009C066B"/>
    <w:rsid w:val="009C1842"/>
    <w:rsid w:val="009C1922"/>
    <w:rsid w:val="009C2191"/>
    <w:rsid w:val="009C2DB7"/>
    <w:rsid w:val="009C350F"/>
    <w:rsid w:val="009C3BAA"/>
    <w:rsid w:val="009C4537"/>
    <w:rsid w:val="009C516D"/>
    <w:rsid w:val="009C54FE"/>
    <w:rsid w:val="009C582A"/>
    <w:rsid w:val="009D5C89"/>
    <w:rsid w:val="009D7459"/>
    <w:rsid w:val="009E1D3B"/>
    <w:rsid w:val="009E2A1D"/>
    <w:rsid w:val="009E44F5"/>
    <w:rsid w:val="009E571F"/>
    <w:rsid w:val="009F1051"/>
    <w:rsid w:val="009F44BA"/>
    <w:rsid w:val="009F71F7"/>
    <w:rsid w:val="00A00D68"/>
    <w:rsid w:val="00A014E0"/>
    <w:rsid w:val="00A01605"/>
    <w:rsid w:val="00A02C37"/>
    <w:rsid w:val="00A03E6F"/>
    <w:rsid w:val="00A04AE8"/>
    <w:rsid w:val="00A04B6C"/>
    <w:rsid w:val="00A04F5C"/>
    <w:rsid w:val="00A06CF7"/>
    <w:rsid w:val="00A12B70"/>
    <w:rsid w:val="00A132D8"/>
    <w:rsid w:val="00A138AF"/>
    <w:rsid w:val="00A13E20"/>
    <w:rsid w:val="00A145A2"/>
    <w:rsid w:val="00A15584"/>
    <w:rsid w:val="00A15E72"/>
    <w:rsid w:val="00A16572"/>
    <w:rsid w:val="00A17E37"/>
    <w:rsid w:val="00A20CE0"/>
    <w:rsid w:val="00A3013C"/>
    <w:rsid w:val="00A30EEA"/>
    <w:rsid w:val="00A315F8"/>
    <w:rsid w:val="00A34E85"/>
    <w:rsid w:val="00A374CB"/>
    <w:rsid w:val="00A40C79"/>
    <w:rsid w:val="00A4189D"/>
    <w:rsid w:val="00A42DB2"/>
    <w:rsid w:val="00A456E3"/>
    <w:rsid w:val="00A45953"/>
    <w:rsid w:val="00A46E3C"/>
    <w:rsid w:val="00A47732"/>
    <w:rsid w:val="00A50B99"/>
    <w:rsid w:val="00A5277E"/>
    <w:rsid w:val="00A54434"/>
    <w:rsid w:val="00A54F06"/>
    <w:rsid w:val="00A57D11"/>
    <w:rsid w:val="00A64172"/>
    <w:rsid w:val="00A658BD"/>
    <w:rsid w:val="00A660B1"/>
    <w:rsid w:val="00A7210A"/>
    <w:rsid w:val="00A72445"/>
    <w:rsid w:val="00A75AE9"/>
    <w:rsid w:val="00A76647"/>
    <w:rsid w:val="00A77068"/>
    <w:rsid w:val="00A77545"/>
    <w:rsid w:val="00A824E4"/>
    <w:rsid w:val="00A8424B"/>
    <w:rsid w:val="00A8430E"/>
    <w:rsid w:val="00A847D9"/>
    <w:rsid w:val="00A916DB"/>
    <w:rsid w:val="00A96B8F"/>
    <w:rsid w:val="00A97BCF"/>
    <w:rsid w:val="00AA3F46"/>
    <w:rsid w:val="00AA6995"/>
    <w:rsid w:val="00AA6DCB"/>
    <w:rsid w:val="00AA7CA8"/>
    <w:rsid w:val="00AB073F"/>
    <w:rsid w:val="00AB3235"/>
    <w:rsid w:val="00AB4936"/>
    <w:rsid w:val="00AB522D"/>
    <w:rsid w:val="00AB62E5"/>
    <w:rsid w:val="00AB6E24"/>
    <w:rsid w:val="00AB7071"/>
    <w:rsid w:val="00AB7E07"/>
    <w:rsid w:val="00AC18B9"/>
    <w:rsid w:val="00AD526E"/>
    <w:rsid w:val="00AD74F0"/>
    <w:rsid w:val="00AE12C4"/>
    <w:rsid w:val="00AE5739"/>
    <w:rsid w:val="00AE614A"/>
    <w:rsid w:val="00AE654E"/>
    <w:rsid w:val="00AE781F"/>
    <w:rsid w:val="00AF0CFD"/>
    <w:rsid w:val="00AF17FF"/>
    <w:rsid w:val="00AF1BF7"/>
    <w:rsid w:val="00AF37C7"/>
    <w:rsid w:val="00AF6C2D"/>
    <w:rsid w:val="00B00CBE"/>
    <w:rsid w:val="00B02A0E"/>
    <w:rsid w:val="00B06590"/>
    <w:rsid w:val="00B07098"/>
    <w:rsid w:val="00B149D0"/>
    <w:rsid w:val="00B16E08"/>
    <w:rsid w:val="00B21F26"/>
    <w:rsid w:val="00B23DBB"/>
    <w:rsid w:val="00B2460A"/>
    <w:rsid w:val="00B24FD9"/>
    <w:rsid w:val="00B2559C"/>
    <w:rsid w:val="00B25A0C"/>
    <w:rsid w:val="00B270EB"/>
    <w:rsid w:val="00B30B43"/>
    <w:rsid w:val="00B32C23"/>
    <w:rsid w:val="00B3495B"/>
    <w:rsid w:val="00B42EC2"/>
    <w:rsid w:val="00B447EA"/>
    <w:rsid w:val="00B45E3D"/>
    <w:rsid w:val="00B617D9"/>
    <w:rsid w:val="00B632F4"/>
    <w:rsid w:val="00B63DEA"/>
    <w:rsid w:val="00B64318"/>
    <w:rsid w:val="00B64C01"/>
    <w:rsid w:val="00B70CED"/>
    <w:rsid w:val="00B80FC3"/>
    <w:rsid w:val="00B81EAE"/>
    <w:rsid w:val="00B82B0E"/>
    <w:rsid w:val="00B82BE0"/>
    <w:rsid w:val="00B830AE"/>
    <w:rsid w:val="00B83DC3"/>
    <w:rsid w:val="00B84AA3"/>
    <w:rsid w:val="00B85F59"/>
    <w:rsid w:val="00B86EE6"/>
    <w:rsid w:val="00B93CCA"/>
    <w:rsid w:val="00B959C7"/>
    <w:rsid w:val="00BA4A9A"/>
    <w:rsid w:val="00BB0645"/>
    <w:rsid w:val="00BB08F7"/>
    <w:rsid w:val="00BB0AA2"/>
    <w:rsid w:val="00BB3FFA"/>
    <w:rsid w:val="00BB5361"/>
    <w:rsid w:val="00BC10AB"/>
    <w:rsid w:val="00BC4D97"/>
    <w:rsid w:val="00BC51B5"/>
    <w:rsid w:val="00BC5735"/>
    <w:rsid w:val="00BC5C46"/>
    <w:rsid w:val="00BC61CF"/>
    <w:rsid w:val="00BD141F"/>
    <w:rsid w:val="00BD42E8"/>
    <w:rsid w:val="00BD5403"/>
    <w:rsid w:val="00BE091D"/>
    <w:rsid w:val="00BE2E68"/>
    <w:rsid w:val="00BE32A0"/>
    <w:rsid w:val="00BF25EB"/>
    <w:rsid w:val="00BF32C1"/>
    <w:rsid w:val="00BF4DEB"/>
    <w:rsid w:val="00BF5658"/>
    <w:rsid w:val="00C00806"/>
    <w:rsid w:val="00C045BE"/>
    <w:rsid w:val="00C045D2"/>
    <w:rsid w:val="00C101DA"/>
    <w:rsid w:val="00C1099E"/>
    <w:rsid w:val="00C11EB2"/>
    <w:rsid w:val="00C147C8"/>
    <w:rsid w:val="00C16A76"/>
    <w:rsid w:val="00C21B2B"/>
    <w:rsid w:val="00C22651"/>
    <w:rsid w:val="00C25CAB"/>
    <w:rsid w:val="00C31B6C"/>
    <w:rsid w:val="00C31E96"/>
    <w:rsid w:val="00C32D73"/>
    <w:rsid w:val="00C34388"/>
    <w:rsid w:val="00C35722"/>
    <w:rsid w:val="00C367BA"/>
    <w:rsid w:val="00C41555"/>
    <w:rsid w:val="00C421E0"/>
    <w:rsid w:val="00C43CDA"/>
    <w:rsid w:val="00C44FC0"/>
    <w:rsid w:val="00C467F9"/>
    <w:rsid w:val="00C46D12"/>
    <w:rsid w:val="00C47BF2"/>
    <w:rsid w:val="00C50573"/>
    <w:rsid w:val="00C533A4"/>
    <w:rsid w:val="00C53BD2"/>
    <w:rsid w:val="00C56FAA"/>
    <w:rsid w:val="00C570EC"/>
    <w:rsid w:val="00C5758B"/>
    <w:rsid w:val="00C63DE3"/>
    <w:rsid w:val="00C65EA8"/>
    <w:rsid w:val="00C66897"/>
    <w:rsid w:val="00C71FBA"/>
    <w:rsid w:val="00C7550B"/>
    <w:rsid w:val="00C76CA8"/>
    <w:rsid w:val="00C77BE4"/>
    <w:rsid w:val="00C81A2F"/>
    <w:rsid w:val="00C84235"/>
    <w:rsid w:val="00C856ED"/>
    <w:rsid w:val="00C873D5"/>
    <w:rsid w:val="00C908CC"/>
    <w:rsid w:val="00C92CC7"/>
    <w:rsid w:val="00C92DEB"/>
    <w:rsid w:val="00C93B60"/>
    <w:rsid w:val="00CA0101"/>
    <w:rsid w:val="00CA0A75"/>
    <w:rsid w:val="00CA15EE"/>
    <w:rsid w:val="00CA22FD"/>
    <w:rsid w:val="00CA3B84"/>
    <w:rsid w:val="00CA4554"/>
    <w:rsid w:val="00CB0CCA"/>
    <w:rsid w:val="00CB3F79"/>
    <w:rsid w:val="00CB5D82"/>
    <w:rsid w:val="00CB5E3D"/>
    <w:rsid w:val="00CC42C0"/>
    <w:rsid w:val="00CC4DF9"/>
    <w:rsid w:val="00CD0036"/>
    <w:rsid w:val="00CD01BB"/>
    <w:rsid w:val="00CD0D00"/>
    <w:rsid w:val="00CD1097"/>
    <w:rsid w:val="00CD1DFC"/>
    <w:rsid w:val="00CD3CAE"/>
    <w:rsid w:val="00CD4DAA"/>
    <w:rsid w:val="00CE45FA"/>
    <w:rsid w:val="00CE471C"/>
    <w:rsid w:val="00CE5BD0"/>
    <w:rsid w:val="00CE60C2"/>
    <w:rsid w:val="00CE6166"/>
    <w:rsid w:val="00CE6EFA"/>
    <w:rsid w:val="00CF0B4E"/>
    <w:rsid w:val="00CF16D6"/>
    <w:rsid w:val="00CF3A74"/>
    <w:rsid w:val="00CF6AFB"/>
    <w:rsid w:val="00CF7BA2"/>
    <w:rsid w:val="00D003FA"/>
    <w:rsid w:val="00D0173B"/>
    <w:rsid w:val="00D036C8"/>
    <w:rsid w:val="00D04371"/>
    <w:rsid w:val="00D0459F"/>
    <w:rsid w:val="00D06749"/>
    <w:rsid w:val="00D06F05"/>
    <w:rsid w:val="00D10F5A"/>
    <w:rsid w:val="00D110CC"/>
    <w:rsid w:val="00D1199C"/>
    <w:rsid w:val="00D12FFF"/>
    <w:rsid w:val="00D1589E"/>
    <w:rsid w:val="00D21C6D"/>
    <w:rsid w:val="00D221D8"/>
    <w:rsid w:val="00D225F8"/>
    <w:rsid w:val="00D26C89"/>
    <w:rsid w:val="00D26F0E"/>
    <w:rsid w:val="00D27163"/>
    <w:rsid w:val="00D379BE"/>
    <w:rsid w:val="00D404AA"/>
    <w:rsid w:val="00D4069E"/>
    <w:rsid w:val="00D409A0"/>
    <w:rsid w:val="00D42E49"/>
    <w:rsid w:val="00D446F8"/>
    <w:rsid w:val="00D44A60"/>
    <w:rsid w:val="00D47BA3"/>
    <w:rsid w:val="00D50609"/>
    <w:rsid w:val="00D507F9"/>
    <w:rsid w:val="00D51C5E"/>
    <w:rsid w:val="00D5433A"/>
    <w:rsid w:val="00D55CEC"/>
    <w:rsid w:val="00D57093"/>
    <w:rsid w:val="00D6227A"/>
    <w:rsid w:val="00D63315"/>
    <w:rsid w:val="00D640A0"/>
    <w:rsid w:val="00D6433A"/>
    <w:rsid w:val="00D66A7C"/>
    <w:rsid w:val="00D704A0"/>
    <w:rsid w:val="00D7091D"/>
    <w:rsid w:val="00D7195F"/>
    <w:rsid w:val="00D71CFA"/>
    <w:rsid w:val="00D73332"/>
    <w:rsid w:val="00D76CA7"/>
    <w:rsid w:val="00D76CAA"/>
    <w:rsid w:val="00D77660"/>
    <w:rsid w:val="00D81E80"/>
    <w:rsid w:val="00D86F02"/>
    <w:rsid w:val="00D91079"/>
    <w:rsid w:val="00D9789F"/>
    <w:rsid w:val="00DA0E57"/>
    <w:rsid w:val="00DA2960"/>
    <w:rsid w:val="00DA4AE2"/>
    <w:rsid w:val="00DB048A"/>
    <w:rsid w:val="00DB256A"/>
    <w:rsid w:val="00DB33BE"/>
    <w:rsid w:val="00DB40DB"/>
    <w:rsid w:val="00DB75E5"/>
    <w:rsid w:val="00DC0AB1"/>
    <w:rsid w:val="00DC1F61"/>
    <w:rsid w:val="00DC4F48"/>
    <w:rsid w:val="00DC56BD"/>
    <w:rsid w:val="00DC72FE"/>
    <w:rsid w:val="00DD249D"/>
    <w:rsid w:val="00DD254F"/>
    <w:rsid w:val="00DD38F0"/>
    <w:rsid w:val="00DD5999"/>
    <w:rsid w:val="00DD611A"/>
    <w:rsid w:val="00DD718F"/>
    <w:rsid w:val="00DD7A01"/>
    <w:rsid w:val="00DE3358"/>
    <w:rsid w:val="00DE4870"/>
    <w:rsid w:val="00DE7C4E"/>
    <w:rsid w:val="00DE7C94"/>
    <w:rsid w:val="00DF1DAC"/>
    <w:rsid w:val="00DF608E"/>
    <w:rsid w:val="00DF61E7"/>
    <w:rsid w:val="00E0067B"/>
    <w:rsid w:val="00E038D9"/>
    <w:rsid w:val="00E06BDE"/>
    <w:rsid w:val="00E07E52"/>
    <w:rsid w:val="00E14A5E"/>
    <w:rsid w:val="00E14E25"/>
    <w:rsid w:val="00E14EDA"/>
    <w:rsid w:val="00E15C05"/>
    <w:rsid w:val="00E15C4E"/>
    <w:rsid w:val="00E314E3"/>
    <w:rsid w:val="00E34445"/>
    <w:rsid w:val="00E347E7"/>
    <w:rsid w:val="00E37B6C"/>
    <w:rsid w:val="00E40169"/>
    <w:rsid w:val="00E42913"/>
    <w:rsid w:val="00E42A96"/>
    <w:rsid w:val="00E43796"/>
    <w:rsid w:val="00E43E1D"/>
    <w:rsid w:val="00E4657D"/>
    <w:rsid w:val="00E50828"/>
    <w:rsid w:val="00E531DC"/>
    <w:rsid w:val="00E54BCF"/>
    <w:rsid w:val="00E56908"/>
    <w:rsid w:val="00E56ABC"/>
    <w:rsid w:val="00E56F61"/>
    <w:rsid w:val="00E57E61"/>
    <w:rsid w:val="00E61C84"/>
    <w:rsid w:val="00E62213"/>
    <w:rsid w:val="00E62B73"/>
    <w:rsid w:val="00E65C0E"/>
    <w:rsid w:val="00E66DB3"/>
    <w:rsid w:val="00E70D48"/>
    <w:rsid w:val="00E71344"/>
    <w:rsid w:val="00E7277E"/>
    <w:rsid w:val="00E7473D"/>
    <w:rsid w:val="00E75B1D"/>
    <w:rsid w:val="00E75FAA"/>
    <w:rsid w:val="00E7671D"/>
    <w:rsid w:val="00E76D55"/>
    <w:rsid w:val="00E8106C"/>
    <w:rsid w:val="00E86794"/>
    <w:rsid w:val="00E87F79"/>
    <w:rsid w:val="00E91188"/>
    <w:rsid w:val="00E97051"/>
    <w:rsid w:val="00E97FC6"/>
    <w:rsid w:val="00EA34E6"/>
    <w:rsid w:val="00EA382B"/>
    <w:rsid w:val="00EA5668"/>
    <w:rsid w:val="00EA6A70"/>
    <w:rsid w:val="00EB12C3"/>
    <w:rsid w:val="00EB183D"/>
    <w:rsid w:val="00EB34C2"/>
    <w:rsid w:val="00EB3ED0"/>
    <w:rsid w:val="00EB5371"/>
    <w:rsid w:val="00EB5CC7"/>
    <w:rsid w:val="00EB72E2"/>
    <w:rsid w:val="00EC0CEA"/>
    <w:rsid w:val="00EC0E2B"/>
    <w:rsid w:val="00EC14B2"/>
    <w:rsid w:val="00EC4E94"/>
    <w:rsid w:val="00EC7642"/>
    <w:rsid w:val="00ED3C60"/>
    <w:rsid w:val="00ED572E"/>
    <w:rsid w:val="00ED5D37"/>
    <w:rsid w:val="00EE1F82"/>
    <w:rsid w:val="00EE6E80"/>
    <w:rsid w:val="00EF3A7D"/>
    <w:rsid w:val="00EF41C0"/>
    <w:rsid w:val="00EF5A04"/>
    <w:rsid w:val="00EF76F9"/>
    <w:rsid w:val="00EF7D26"/>
    <w:rsid w:val="00F0256E"/>
    <w:rsid w:val="00F0278D"/>
    <w:rsid w:val="00F0453B"/>
    <w:rsid w:val="00F051D8"/>
    <w:rsid w:val="00F07976"/>
    <w:rsid w:val="00F16CAB"/>
    <w:rsid w:val="00F2015C"/>
    <w:rsid w:val="00F201EA"/>
    <w:rsid w:val="00F20767"/>
    <w:rsid w:val="00F20FC6"/>
    <w:rsid w:val="00F21E9B"/>
    <w:rsid w:val="00F220B9"/>
    <w:rsid w:val="00F229CC"/>
    <w:rsid w:val="00F23E4F"/>
    <w:rsid w:val="00F24855"/>
    <w:rsid w:val="00F27B3C"/>
    <w:rsid w:val="00F27E4F"/>
    <w:rsid w:val="00F3119C"/>
    <w:rsid w:val="00F31D42"/>
    <w:rsid w:val="00F345C3"/>
    <w:rsid w:val="00F351A9"/>
    <w:rsid w:val="00F42C1A"/>
    <w:rsid w:val="00F43F7F"/>
    <w:rsid w:val="00F45950"/>
    <w:rsid w:val="00F45CC8"/>
    <w:rsid w:val="00F4618D"/>
    <w:rsid w:val="00F46F53"/>
    <w:rsid w:val="00F47002"/>
    <w:rsid w:val="00F500F8"/>
    <w:rsid w:val="00F522FD"/>
    <w:rsid w:val="00F53823"/>
    <w:rsid w:val="00F56EFA"/>
    <w:rsid w:val="00F61DB0"/>
    <w:rsid w:val="00F62F8C"/>
    <w:rsid w:val="00F654E8"/>
    <w:rsid w:val="00F71244"/>
    <w:rsid w:val="00F72B5C"/>
    <w:rsid w:val="00F72E1B"/>
    <w:rsid w:val="00F74027"/>
    <w:rsid w:val="00F74926"/>
    <w:rsid w:val="00F77A4B"/>
    <w:rsid w:val="00F801DC"/>
    <w:rsid w:val="00F8350C"/>
    <w:rsid w:val="00F83639"/>
    <w:rsid w:val="00F83A3D"/>
    <w:rsid w:val="00F8479A"/>
    <w:rsid w:val="00F8610F"/>
    <w:rsid w:val="00F915D8"/>
    <w:rsid w:val="00FA04D8"/>
    <w:rsid w:val="00FA0B64"/>
    <w:rsid w:val="00FA0E70"/>
    <w:rsid w:val="00FA4BC4"/>
    <w:rsid w:val="00FA5714"/>
    <w:rsid w:val="00FA72BB"/>
    <w:rsid w:val="00FB0FC7"/>
    <w:rsid w:val="00FB0FD9"/>
    <w:rsid w:val="00FB1732"/>
    <w:rsid w:val="00FB1DBD"/>
    <w:rsid w:val="00FB2CEA"/>
    <w:rsid w:val="00FB3E48"/>
    <w:rsid w:val="00FB3FDB"/>
    <w:rsid w:val="00FB56C3"/>
    <w:rsid w:val="00FC136F"/>
    <w:rsid w:val="00FC2E33"/>
    <w:rsid w:val="00FC4F98"/>
    <w:rsid w:val="00FC5A5B"/>
    <w:rsid w:val="00FC77C5"/>
    <w:rsid w:val="00FD1E86"/>
    <w:rsid w:val="00FD4F0C"/>
    <w:rsid w:val="00FD5C62"/>
    <w:rsid w:val="00FD5FC3"/>
    <w:rsid w:val="00FD672D"/>
    <w:rsid w:val="00FD76C6"/>
    <w:rsid w:val="00FE1B47"/>
    <w:rsid w:val="00FE3B1C"/>
    <w:rsid w:val="00FE42AD"/>
    <w:rsid w:val="00FE687C"/>
    <w:rsid w:val="00FF16A3"/>
    <w:rsid w:val="00FF3165"/>
    <w:rsid w:val="00FF3C92"/>
    <w:rsid w:val="00FF4980"/>
    <w:rsid w:val="00FF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silver" stroke="f">
      <v:fill color="silver"/>
      <v:stroke weight="2.25pt" on="f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5C3E"/>
    <w:rPr>
      <w:rFonts w:ascii="Arial" w:hAnsi="Arial" w:cs="Arial"/>
    </w:rPr>
  </w:style>
  <w:style w:type="paragraph" w:styleId="Heading1">
    <w:name w:val="heading 1"/>
    <w:basedOn w:val="Normal"/>
    <w:next w:val="Normal"/>
    <w:qFormat/>
    <w:rsid w:val="00F74027"/>
    <w:pPr>
      <w:keepNext/>
      <w:spacing w:before="240" w:after="60"/>
      <w:outlineLvl w:val="0"/>
    </w:pPr>
    <w:rPr>
      <w:b/>
      <w:bCs/>
      <w:kern w:val="32"/>
      <w:sz w:val="36"/>
      <w:szCs w:val="32"/>
      <w:u w:val="single"/>
    </w:rPr>
  </w:style>
  <w:style w:type="paragraph" w:styleId="Heading2">
    <w:name w:val="heading 2"/>
    <w:basedOn w:val="Normal"/>
    <w:next w:val="Normal"/>
    <w:qFormat/>
    <w:rsid w:val="00F74027"/>
    <w:pPr>
      <w:keepNext/>
      <w:spacing w:before="240" w:after="60"/>
      <w:outlineLvl w:val="1"/>
    </w:pPr>
    <w:rPr>
      <w:b/>
      <w:bCs/>
      <w:iCs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F74027"/>
    <w:pPr>
      <w:keepNext/>
      <w:spacing w:before="60" w:after="60"/>
      <w:outlineLvl w:val="2"/>
    </w:pPr>
    <w:rPr>
      <w:b/>
      <w:bCs/>
      <w:sz w:val="28"/>
      <w:szCs w:val="26"/>
    </w:rPr>
  </w:style>
  <w:style w:type="paragraph" w:styleId="Heading4">
    <w:name w:val="heading 4"/>
    <w:basedOn w:val="Style1"/>
    <w:next w:val="Normal"/>
    <w:autoRedefine/>
    <w:qFormat/>
    <w:rsid w:val="004A165F"/>
    <w:pPr>
      <w:numPr>
        <w:ilvl w:val="0"/>
      </w:numPr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qFormat/>
    <w:rsid w:val="00E5690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aliases w:val="with spacing"/>
    <w:basedOn w:val="Normal"/>
    <w:rsid w:val="00011643"/>
    <w:pPr>
      <w:numPr>
        <w:numId w:val="1"/>
      </w:numPr>
      <w:tabs>
        <w:tab w:val="clear" w:pos="360"/>
        <w:tab w:val="num" w:pos="1080"/>
      </w:tabs>
      <w:spacing w:after="200"/>
      <w:ind w:left="1080"/>
    </w:pPr>
  </w:style>
  <w:style w:type="paragraph" w:styleId="TOC1">
    <w:name w:val="toc 1"/>
    <w:basedOn w:val="Normal"/>
    <w:next w:val="Normal"/>
    <w:autoRedefine/>
    <w:semiHidden/>
    <w:rsid w:val="00B64318"/>
    <w:pPr>
      <w:tabs>
        <w:tab w:val="left" w:pos="480"/>
        <w:tab w:val="left" w:pos="851"/>
        <w:tab w:val="left" w:pos="1134"/>
        <w:tab w:val="left" w:pos="1701"/>
        <w:tab w:val="right" w:leader="dot" w:pos="8296"/>
      </w:tabs>
    </w:pPr>
    <w:rPr>
      <w:b/>
      <w:noProof/>
      <w:sz w:val="28"/>
      <w:szCs w:val="28"/>
    </w:rPr>
  </w:style>
  <w:style w:type="character" w:customStyle="1" w:styleId="Heading3Char">
    <w:name w:val="Heading 3 Char"/>
    <w:link w:val="Heading3"/>
    <w:rsid w:val="00F74027"/>
    <w:rPr>
      <w:rFonts w:ascii="Arial" w:hAnsi="Arial" w:cs="Arial"/>
      <w:b/>
      <w:bCs/>
      <w:sz w:val="28"/>
      <w:szCs w:val="26"/>
      <w:lang w:val="en-AU" w:eastAsia="en-AU" w:bidi="ar-SA"/>
    </w:rPr>
  </w:style>
  <w:style w:type="numbering" w:styleId="111111">
    <w:name w:val="Outline List 2"/>
    <w:semiHidden/>
    <w:rsid w:val="00011643"/>
    <w:pPr>
      <w:numPr>
        <w:numId w:val="2"/>
      </w:numPr>
    </w:pPr>
  </w:style>
  <w:style w:type="paragraph" w:styleId="TOC2">
    <w:name w:val="toc 2"/>
    <w:basedOn w:val="Normal"/>
    <w:next w:val="Normal"/>
    <w:autoRedefine/>
    <w:semiHidden/>
    <w:rsid w:val="00B64318"/>
    <w:pPr>
      <w:tabs>
        <w:tab w:val="left" w:pos="480"/>
        <w:tab w:val="left" w:pos="1134"/>
        <w:tab w:val="right" w:leader="dot" w:pos="9060"/>
      </w:tabs>
      <w:ind w:left="567"/>
    </w:pPr>
    <w:rPr>
      <w:b/>
      <w:noProof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B64318"/>
    <w:pPr>
      <w:tabs>
        <w:tab w:val="left" w:pos="480"/>
        <w:tab w:val="left" w:pos="1276"/>
        <w:tab w:val="left" w:pos="1701"/>
        <w:tab w:val="right" w:leader="dot" w:pos="9060"/>
      </w:tabs>
      <w:ind w:left="993"/>
    </w:pPr>
  </w:style>
  <w:style w:type="paragraph" w:styleId="BalloonText">
    <w:name w:val="Balloon Text"/>
    <w:basedOn w:val="Normal"/>
    <w:semiHidden/>
    <w:rsid w:val="004A165F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semiHidden/>
    <w:rsid w:val="00615F0B"/>
    <w:pPr>
      <w:ind w:left="600"/>
    </w:pPr>
  </w:style>
  <w:style w:type="table" w:styleId="TableGrid">
    <w:name w:val="Table Grid"/>
    <w:basedOn w:val="TableNormal"/>
    <w:semiHidden/>
    <w:rsid w:val="00871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next w:val="Normal"/>
    <w:link w:val="Style1Char"/>
    <w:rsid w:val="004A165F"/>
    <w:pPr>
      <w:numPr>
        <w:ilvl w:val="1"/>
        <w:numId w:val="3"/>
      </w:numPr>
    </w:pPr>
    <w:rPr>
      <w:b/>
      <w:sz w:val="24"/>
    </w:rPr>
  </w:style>
  <w:style w:type="paragraph" w:customStyle="1" w:styleId="Style2">
    <w:name w:val="Style2"/>
    <w:basedOn w:val="Style1"/>
    <w:next w:val="Normal"/>
    <w:link w:val="Style2Char"/>
    <w:rsid w:val="004A165F"/>
    <w:pPr>
      <w:numPr>
        <w:ilvl w:val="2"/>
      </w:numPr>
    </w:pPr>
    <w:rPr>
      <w:b w:val="0"/>
      <w:sz w:val="20"/>
      <w:u w:val="single"/>
    </w:rPr>
  </w:style>
  <w:style w:type="character" w:styleId="Hyperlink">
    <w:name w:val="Hyperlink"/>
    <w:rsid w:val="00DB40DB"/>
    <w:rPr>
      <w:color w:val="0000FF"/>
      <w:u w:val="single"/>
    </w:rPr>
  </w:style>
  <w:style w:type="paragraph" w:customStyle="1" w:styleId="IndentforStyle1">
    <w:name w:val="Indent for Style1"/>
    <w:basedOn w:val="Normal"/>
    <w:rsid w:val="00031558"/>
    <w:pPr>
      <w:ind w:left="576"/>
    </w:pPr>
  </w:style>
  <w:style w:type="character" w:styleId="FollowedHyperlink">
    <w:name w:val="FollowedHyperlink"/>
    <w:rsid w:val="00031558"/>
    <w:rPr>
      <w:color w:val="800080"/>
      <w:u w:val="single"/>
    </w:rPr>
  </w:style>
  <w:style w:type="paragraph" w:styleId="Header">
    <w:name w:val="header"/>
    <w:basedOn w:val="Normal"/>
    <w:semiHidden/>
    <w:rsid w:val="00FB2CE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B2CE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A014E0"/>
  </w:style>
  <w:style w:type="character" w:customStyle="1" w:styleId="Style1Char">
    <w:name w:val="Style1 Char"/>
    <w:link w:val="Style1"/>
    <w:rsid w:val="001568EF"/>
    <w:rPr>
      <w:rFonts w:ascii="Arial" w:hAnsi="Arial" w:cs="Arial"/>
      <w:b/>
      <w:sz w:val="24"/>
      <w:lang w:val="en-AU" w:eastAsia="en-AU" w:bidi="ar-SA"/>
    </w:rPr>
  </w:style>
  <w:style w:type="character" w:customStyle="1" w:styleId="Style2Char">
    <w:name w:val="Style2 Char"/>
    <w:link w:val="Style2"/>
    <w:rsid w:val="001568EF"/>
    <w:rPr>
      <w:rFonts w:ascii="Arial" w:hAnsi="Arial" w:cs="Arial"/>
      <w:b/>
      <w:sz w:val="24"/>
      <w:u w:val="single"/>
      <w:lang w:val="en-AU" w:eastAsia="en-AU" w:bidi="ar-SA"/>
    </w:rPr>
  </w:style>
  <w:style w:type="paragraph" w:styleId="BodyTextIndent2">
    <w:name w:val="Body Text Indent 2"/>
    <w:basedOn w:val="Normal"/>
    <w:semiHidden/>
    <w:rsid w:val="004D175A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D175A"/>
    <w:pPr>
      <w:spacing w:after="120"/>
      <w:ind w:left="283"/>
    </w:pPr>
    <w:rPr>
      <w:sz w:val="16"/>
      <w:szCs w:val="16"/>
    </w:rPr>
  </w:style>
  <w:style w:type="paragraph" w:styleId="BodyTextIndent">
    <w:name w:val="Body Text Indent"/>
    <w:basedOn w:val="Normal"/>
    <w:semiHidden/>
    <w:rsid w:val="004D175A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4D175A"/>
    <w:pPr>
      <w:ind w:firstLine="210"/>
    </w:pPr>
  </w:style>
  <w:style w:type="character" w:customStyle="1" w:styleId="gvatkins">
    <w:name w:val="gvatkins"/>
    <w:semiHidden/>
    <w:rsid w:val="00F2015C"/>
    <w:rPr>
      <w:rFonts w:ascii="Arial" w:hAnsi="Arial" w:cs="Arial"/>
      <w:color w:val="000080"/>
      <w:sz w:val="20"/>
      <w:szCs w:val="20"/>
    </w:rPr>
  </w:style>
  <w:style w:type="numbering" w:customStyle="1" w:styleId="ListRoman">
    <w:name w:val="List Roman"/>
    <w:basedOn w:val="NoList"/>
    <w:rsid w:val="00F83A3D"/>
    <w:pPr>
      <w:numPr>
        <w:numId w:val="6"/>
      </w:numPr>
    </w:pPr>
  </w:style>
  <w:style w:type="paragraph" w:customStyle="1" w:styleId="Indentedtext">
    <w:name w:val="Indented text"/>
    <w:basedOn w:val="Normal"/>
    <w:rsid w:val="00F83A3D"/>
    <w:pPr>
      <w:ind w:left="720"/>
    </w:pPr>
  </w:style>
  <w:style w:type="numbering" w:customStyle="1" w:styleId="ListLettered">
    <w:name w:val="List Lettered"/>
    <w:basedOn w:val="NoList"/>
    <w:rsid w:val="00F83A3D"/>
    <w:pPr>
      <w:numPr>
        <w:numId w:val="4"/>
      </w:numPr>
    </w:pPr>
  </w:style>
  <w:style w:type="numbering" w:customStyle="1" w:styleId="ListBulleted">
    <w:name w:val="List Bulleted"/>
    <w:aliases w:val="no spacing"/>
    <w:basedOn w:val="NoList"/>
    <w:rsid w:val="00F83A3D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5C3E"/>
    <w:rPr>
      <w:rFonts w:ascii="Arial" w:hAnsi="Arial" w:cs="Arial"/>
    </w:rPr>
  </w:style>
  <w:style w:type="paragraph" w:styleId="Heading1">
    <w:name w:val="heading 1"/>
    <w:basedOn w:val="Normal"/>
    <w:next w:val="Normal"/>
    <w:qFormat/>
    <w:rsid w:val="00F74027"/>
    <w:pPr>
      <w:keepNext/>
      <w:spacing w:before="240" w:after="60"/>
      <w:outlineLvl w:val="0"/>
    </w:pPr>
    <w:rPr>
      <w:b/>
      <w:bCs/>
      <w:kern w:val="32"/>
      <w:sz w:val="36"/>
      <w:szCs w:val="32"/>
      <w:u w:val="single"/>
    </w:rPr>
  </w:style>
  <w:style w:type="paragraph" w:styleId="Heading2">
    <w:name w:val="heading 2"/>
    <w:basedOn w:val="Normal"/>
    <w:next w:val="Normal"/>
    <w:qFormat/>
    <w:rsid w:val="00F74027"/>
    <w:pPr>
      <w:keepNext/>
      <w:spacing w:before="240" w:after="60"/>
      <w:outlineLvl w:val="1"/>
    </w:pPr>
    <w:rPr>
      <w:b/>
      <w:bCs/>
      <w:iCs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F74027"/>
    <w:pPr>
      <w:keepNext/>
      <w:spacing w:before="60" w:after="60"/>
      <w:outlineLvl w:val="2"/>
    </w:pPr>
    <w:rPr>
      <w:b/>
      <w:bCs/>
      <w:sz w:val="28"/>
      <w:szCs w:val="26"/>
    </w:rPr>
  </w:style>
  <w:style w:type="paragraph" w:styleId="Heading4">
    <w:name w:val="heading 4"/>
    <w:basedOn w:val="Style1"/>
    <w:next w:val="Normal"/>
    <w:autoRedefine/>
    <w:qFormat/>
    <w:rsid w:val="004A165F"/>
    <w:pPr>
      <w:numPr>
        <w:ilvl w:val="0"/>
      </w:numPr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qFormat/>
    <w:rsid w:val="00E5690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aliases w:val="with spacing"/>
    <w:basedOn w:val="Normal"/>
    <w:rsid w:val="00011643"/>
    <w:pPr>
      <w:numPr>
        <w:numId w:val="1"/>
      </w:numPr>
      <w:tabs>
        <w:tab w:val="clear" w:pos="360"/>
        <w:tab w:val="num" w:pos="1080"/>
      </w:tabs>
      <w:spacing w:after="200"/>
      <w:ind w:left="1080"/>
    </w:pPr>
  </w:style>
  <w:style w:type="paragraph" w:styleId="TOC1">
    <w:name w:val="toc 1"/>
    <w:basedOn w:val="Normal"/>
    <w:next w:val="Normal"/>
    <w:autoRedefine/>
    <w:semiHidden/>
    <w:rsid w:val="00B64318"/>
    <w:pPr>
      <w:tabs>
        <w:tab w:val="left" w:pos="480"/>
        <w:tab w:val="left" w:pos="851"/>
        <w:tab w:val="left" w:pos="1134"/>
        <w:tab w:val="left" w:pos="1701"/>
        <w:tab w:val="right" w:leader="dot" w:pos="8296"/>
      </w:tabs>
    </w:pPr>
    <w:rPr>
      <w:b/>
      <w:noProof/>
      <w:sz w:val="28"/>
      <w:szCs w:val="28"/>
    </w:rPr>
  </w:style>
  <w:style w:type="character" w:customStyle="1" w:styleId="Heading3Char">
    <w:name w:val="Heading 3 Char"/>
    <w:link w:val="Heading3"/>
    <w:rsid w:val="00F74027"/>
    <w:rPr>
      <w:rFonts w:ascii="Arial" w:hAnsi="Arial" w:cs="Arial"/>
      <w:b/>
      <w:bCs/>
      <w:sz w:val="28"/>
      <w:szCs w:val="26"/>
      <w:lang w:val="en-AU" w:eastAsia="en-AU" w:bidi="ar-SA"/>
    </w:rPr>
  </w:style>
  <w:style w:type="numbering" w:styleId="111111">
    <w:name w:val="Outline List 2"/>
    <w:semiHidden/>
    <w:rsid w:val="00011643"/>
    <w:pPr>
      <w:numPr>
        <w:numId w:val="2"/>
      </w:numPr>
    </w:pPr>
  </w:style>
  <w:style w:type="paragraph" w:styleId="TOC2">
    <w:name w:val="toc 2"/>
    <w:basedOn w:val="Normal"/>
    <w:next w:val="Normal"/>
    <w:autoRedefine/>
    <w:semiHidden/>
    <w:rsid w:val="00B64318"/>
    <w:pPr>
      <w:tabs>
        <w:tab w:val="left" w:pos="480"/>
        <w:tab w:val="left" w:pos="1134"/>
        <w:tab w:val="right" w:leader="dot" w:pos="9060"/>
      </w:tabs>
      <w:ind w:left="567"/>
    </w:pPr>
    <w:rPr>
      <w:b/>
      <w:noProof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B64318"/>
    <w:pPr>
      <w:tabs>
        <w:tab w:val="left" w:pos="480"/>
        <w:tab w:val="left" w:pos="1276"/>
        <w:tab w:val="left" w:pos="1701"/>
        <w:tab w:val="right" w:leader="dot" w:pos="9060"/>
      </w:tabs>
      <w:ind w:left="993"/>
    </w:pPr>
  </w:style>
  <w:style w:type="paragraph" w:styleId="BalloonText">
    <w:name w:val="Balloon Text"/>
    <w:basedOn w:val="Normal"/>
    <w:semiHidden/>
    <w:rsid w:val="004A165F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semiHidden/>
    <w:rsid w:val="00615F0B"/>
    <w:pPr>
      <w:ind w:left="600"/>
    </w:pPr>
  </w:style>
  <w:style w:type="table" w:styleId="TableGrid">
    <w:name w:val="Table Grid"/>
    <w:basedOn w:val="TableNormal"/>
    <w:semiHidden/>
    <w:rsid w:val="00871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next w:val="Normal"/>
    <w:link w:val="Style1Char"/>
    <w:rsid w:val="004A165F"/>
    <w:pPr>
      <w:numPr>
        <w:ilvl w:val="1"/>
        <w:numId w:val="3"/>
      </w:numPr>
    </w:pPr>
    <w:rPr>
      <w:b/>
      <w:sz w:val="24"/>
    </w:rPr>
  </w:style>
  <w:style w:type="paragraph" w:customStyle="1" w:styleId="Style2">
    <w:name w:val="Style2"/>
    <w:basedOn w:val="Style1"/>
    <w:next w:val="Normal"/>
    <w:link w:val="Style2Char"/>
    <w:rsid w:val="004A165F"/>
    <w:pPr>
      <w:numPr>
        <w:ilvl w:val="2"/>
      </w:numPr>
    </w:pPr>
    <w:rPr>
      <w:b w:val="0"/>
      <w:sz w:val="20"/>
      <w:u w:val="single"/>
    </w:rPr>
  </w:style>
  <w:style w:type="character" w:styleId="Hyperlink">
    <w:name w:val="Hyperlink"/>
    <w:rsid w:val="00DB40DB"/>
    <w:rPr>
      <w:color w:val="0000FF"/>
      <w:u w:val="single"/>
    </w:rPr>
  </w:style>
  <w:style w:type="paragraph" w:customStyle="1" w:styleId="IndentforStyle1">
    <w:name w:val="Indent for Style1"/>
    <w:basedOn w:val="Normal"/>
    <w:rsid w:val="00031558"/>
    <w:pPr>
      <w:ind w:left="576"/>
    </w:pPr>
  </w:style>
  <w:style w:type="character" w:styleId="FollowedHyperlink">
    <w:name w:val="FollowedHyperlink"/>
    <w:rsid w:val="00031558"/>
    <w:rPr>
      <w:color w:val="800080"/>
      <w:u w:val="single"/>
    </w:rPr>
  </w:style>
  <w:style w:type="paragraph" w:styleId="Header">
    <w:name w:val="header"/>
    <w:basedOn w:val="Normal"/>
    <w:semiHidden/>
    <w:rsid w:val="00FB2CE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B2CE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A014E0"/>
  </w:style>
  <w:style w:type="character" w:customStyle="1" w:styleId="Style1Char">
    <w:name w:val="Style1 Char"/>
    <w:link w:val="Style1"/>
    <w:rsid w:val="001568EF"/>
    <w:rPr>
      <w:rFonts w:ascii="Arial" w:hAnsi="Arial" w:cs="Arial"/>
      <w:b/>
      <w:sz w:val="24"/>
      <w:lang w:val="en-AU" w:eastAsia="en-AU" w:bidi="ar-SA"/>
    </w:rPr>
  </w:style>
  <w:style w:type="character" w:customStyle="1" w:styleId="Style2Char">
    <w:name w:val="Style2 Char"/>
    <w:link w:val="Style2"/>
    <w:rsid w:val="001568EF"/>
    <w:rPr>
      <w:rFonts w:ascii="Arial" w:hAnsi="Arial" w:cs="Arial"/>
      <w:b/>
      <w:sz w:val="24"/>
      <w:u w:val="single"/>
      <w:lang w:val="en-AU" w:eastAsia="en-AU" w:bidi="ar-SA"/>
    </w:rPr>
  </w:style>
  <w:style w:type="paragraph" w:styleId="BodyTextIndent2">
    <w:name w:val="Body Text Indent 2"/>
    <w:basedOn w:val="Normal"/>
    <w:semiHidden/>
    <w:rsid w:val="004D175A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D175A"/>
    <w:pPr>
      <w:spacing w:after="120"/>
      <w:ind w:left="283"/>
    </w:pPr>
    <w:rPr>
      <w:sz w:val="16"/>
      <w:szCs w:val="16"/>
    </w:rPr>
  </w:style>
  <w:style w:type="paragraph" w:styleId="BodyTextIndent">
    <w:name w:val="Body Text Indent"/>
    <w:basedOn w:val="Normal"/>
    <w:semiHidden/>
    <w:rsid w:val="004D175A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4D175A"/>
    <w:pPr>
      <w:ind w:firstLine="210"/>
    </w:pPr>
  </w:style>
  <w:style w:type="character" w:customStyle="1" w:styleId="gvatkins">
    <w:name w:val="gvatkins"/>
    <w:semiHidden/>
    <w:rsid w:val="00F2015C"/>
    <w:rPr>
      <w:rFonts w:ascii="Arial" w:hAnsi="Arial" w:cs="Arial"/>
      <w:color w:val="000080"/>
      <w:sz w:val="20"/>
      <w:szCs w:val="20"/>
    </w:rPr>
  </w:style>
  <w:style w:type="numbering" w:customStyle="1" w:styleId="ListRoman">
    <w:name w:val="List Roman"/>
    <w:basedOn w:val="NoList"/>
    <w:rsid w:val="00F83A3D"/>
    <w:pPr>
      <w:numPr>
        <w:numId w:val="6"/>
      </w:numPr>
    </w:pPr>
  </w:style>
  <w:style w:type="paragraph" w:customStyle="1" w:styleId="Indentedtext">
    <w:name w:val="Indented text"/>
    <w:basedOn w:val="Normal"/>
    <w:rsid w:val="00F83A3D"/>
    <w:pPr>
      <w:ind w:left="720"/>
    </w:pPr>
  </w:style>
  <w:style w:type="numbering" w:customStyle="1" w:styleId="ListLettered">
    <w:name w:val="List Lettered"/>
    <w:basedOn w:val="NoList"/>
    <w:rsid w:val="00F83A3D"/>
    <w:pPr>
      <w:numPr>
        <w:numId w:val="4"/>
      </w:numPr>
    </w:pPr>
  </w:style>
  <w:style w:type="numbering" w:customStyle="1" w:styleId="ListBulleted">
    <w:name w:val="List Bulleted"/>
    <w:aliases w:val="no spacing"/>
    <w:basedOn w:val="NoList"/>
    <w:rsid w:val="00F83A3D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7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8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9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2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56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5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5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5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0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330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7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70936">
                      <w:marLeft w:val="27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307684">
                          <w:marLeft w:val="0"/>
                          <w:marRight w:val="-283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cid:image001.gif@01D0CF86.6A5E0BE0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uwa.edu.au/university-campaigns-resources/emailsig2015/uwa-logo/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004830.UNIWA\AppData\Local\Hewlett-Packard\HP%20TRIM\TEMP\HPTRIM.120\15%2092366%20%20Building%20Safety%20Personnel%20Posterv3-0(4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B6810-3CF7-4D41-BBCE-A4862A763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 92366  Building Safety Personnel Posterv3-0(4)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Doc1</vt:lpstr>
    </vt:vector>
  </TitlesOfParts>
  <Company>The University of Western Australia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Doc1</dc:title>
  <dc:creator>Rebecca Joel</dc:creator>
  <cp:lastModifiedBy>Rebecca Joel</cp:lastModifiedBy>
  <cp:revision>1</cp:revision>
  <cp:lastPrinted>2012-08-02T06:50:00Z</cp:lastPrinted>
  <dcterms:created xsi:type="dcterms:W3CDTF">2015-08-05T07:56:00Z</dcterms:created>
  <dcterms:modified xsi:type="dcterms:W3CDTF">2015-08-05T07:57:00Z</dcterms:modified>
</cp:coreProperties>
</file>